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A21C3" w14:textId="381F63D3" w:rsidR="00774499" w:rsidRPr="00043CE3" w:rsidRDefault="003653DD" w:rsidP="00043CE3">
      <w:pPr>
        <w:pStyle w:val="Opstilling-talellerbogst"/>
        <w:numPr>
          <w:ilvl w:val="0"/>
          <w:numId w:val="0"/>
        </w:numPr>
        <w:ind w:left="360" w:hanging="360"/>
        <w:rPr>
          <w:rFonts w:ascii="Garamond" w:hAnsi="Garamond"/>
          <w:b/>
          <w:sz w:val="28"/>
          <w:szCs w:val="28"/>
        </w:rPr>
      </w:pPr>
      <w:r>
        <w:rPr>
          <w:rFonts w:ascii="Garamond" w:hAnsi="Garamond"/>
          <w:b/>
          <w:sz w:val="28"/>
          <w:szCs w:val="28"/>
        </w:rPr>
        <w:t>Quiz til u</w:t>
      </w:r>
      <w:r w:rsidR="00957750">
        <w:rPr>
          <w:rFonts w:ascii="Garamond" w:hAnsi="Garamond"/>
          <w:b/>
          <w:sz w:val="28"/>
          <w:szCs w:val="28"/>
        </w:rPr>
        <w:t>ndervisningssektoren</w:t>
      </w:r>
    </w:p>
    <w:p w14:paraId="13ADF60E" w14:textId="77777777" w:rsidR="00774499" w:rsidRDefault="00774499" w:rsidP="00774499">
      <w:pPr>
        <w:rPr>
          <w:rFonts w:ascii="Garamond" w:hAnsi="Garamond"/>
          <w:color w:val="000000"/>
        </w:rPr>
      </w:pPr>
    </w:p>
    <w:p w14:paraId="3FC2CEDE" w14:textId="7B313C17" w:rsidR="00927A4C" w:rsidRPr="00927A4C" w:rsidRDefault="00927A4C" w:rsidP="00927A4C">
      <w:pPr>
        <w:rPr>
          <w:rFonts w:ascii="Garamond" w:hAnsi="Garamond"/>
          <w:color w:val="000000"/>
        </w:rPr>
      </w:pPr>
      <w:r>
        <w:rPr>
          <w:rFonts w:ascii="Garamond" w:hAnsi="Garamond"/>
          <w:color w:val="000000"/>
        </w:rPr>
        <w:t>Her er</w:t>
      </w:r>
      <w:r w:rsidRPr="00927A4C">
        <w:rPr>
          <w:rFonts w:ascii="Garamond" w:hAnsi="Garamond"/>
          <w:color w:val="000000"/>
        </w:rPr>
        <w:t xml:space="preserve"> </w:t>
      </w:r>
      <w:r w:rsidR="00957750">
        <w:rPr>
          <w:rFonts w:ascii="Garamond" w:hAnsi="Garamond"/>
          <w:b/>
          <w:bCs/>
          <w:color w:val="000000"/>
        </w:rPr>
        <w:t>8</w:t>
      </w:r>
      <w:r w:rsidRPr="00927A4C">
        <w:rPr>
          <w:rFonts w:ascii="Garamond" w:hAnsi="Garamond"/>
          <w:b/>
          <w:bCs/>
          <w:color w:val="000000"/>
        </w:rPr>
        <w:t xml:space="preserve"> spørgsmål</w:t>
      </w:r>
      <w:r w:rsidRPr="00927A4C">
        <w:rPr>
          <w:rFonts w:ascii="Garamond" w:hAnsi="Garamond"/>
          <w:color w:val="000000"/>
        </w:rPr>
        <w:t xml:space="preserve"> </w:t>
      </w:r>
      <w:r w:rsidR="00F30E97">
        <w:rPr>
          <w:rFonts w:ascii="Garamond" w:hAnsi="Garamond"/>
          <w:color w:val="000000"/>
        </w:rPr>
        <w:t>om 1) din håndtering af elever og forældres</w:t>
      </w:r>
      <w:r w:rsidRPr="00927A4C">
        <w:rPr>
          <w:rFonts w:ascii="Garamond" w:hAnsi="Garamond"/>
          <w:color w:val="000000"/>
        </w:rPr>
        <w:t xml:space="preserve"> personoplysninger, 2) </w:t>
      </w:r>
      <w:r w:rsidR="00F30E97">
        <w:rPr>
          <w:rFonts w:ascii="Garamond" w:hAnsi="Garamond"/>
          <w:color w:val="000000"/>
        </w:rPr>
        <w:t xml:space="preserve">brug af stærke </w:t>
      </w:r>
      <w:r w:rsidRPr="00927A4C">
        <w:rPr>
          <w:rFonts w:ascii="Garamond" w:hAnsi="Garamond"/>
          <w:color w:val="000000"/>
        </w:rPr>
        <w:t xml:space="preserve">kodeord og 3) </w:t>
      </w:r>
      <w:r w:rsidR="00F30E97">
        <w:rPr>
          <w:rFonts w:ascii="Garamond" w:hAnsi="Garamond"/>
          <w:color w:val="000000"/>
        </w:rPr>
        <w:t xml:space="preserve">at reagere på </w:t>
      </w:r>
      <w:r w:rsidRPr="00927A4C">
        <w:rPr>
          <w:rFonts w:ascii="Garamond" w:hAnsi="Garamond"/>
          <w:color w:val="000000"/>
        </w:rPr>
        <w:t xml:space="preserve">sikre beskeder. </w:t>
      </w:r>
    </w:p>
    <w:p w14:paraId="69A6677E" w14:textId="77777777" w:rsidR="00927A4C" w:rsidRDefault="00927A4C" w:rsidP="00927A4C">
      <w:pPr>
        <w:rPr>
          <w:rFonts w:ascii="Garamond" w:hAnsi="Garamond"/>
          <w:color w:val="000000"/>
        </w:rPr>
      </w:pPr>
    </w:p>
    <w:p w14:paraId="1FBA085A" w14:textId="33D28283" w:rsidR="00927A4C" w:rsidRDefault="00927A4C" w:rsidP="00774499">
      <w:pPr>
        <w:rPr>
          <w:rFonts w:ascii="Garamond" w:hAnsi="Garamond"/>
          <w:color w:val="000000"/>
        </w:rPr>
      </w:pPr>
      <w:r w:rsidRPr="00927A4C">
        <w:rPr>
          <w:rFonts w:ascii="Garamond" w:hAnsi="Garamond"/>
          <w:color w:val="000000"/>
        </w:rPr>
        <w:t>Kan du svare rigtigt på dem alle? Og kender du forklaringen bag svaret?</w:t>
      </w:r>
    </w:p>
    <w:p w14:paraId="2DE59848" w14:textId="77777777" w:rsidR="00F30E97" w:rsidRDefault="00F30E97" w:rsidP="00774499">
      <w:pPr>
        <w:rPr>
          <w:rFonts w:ascii="Garamond" w:hAnsi="Garamond"/>
          <w:color w:val="000000"/>
        </w:rPr>
      </w:pPr>
    </w:p>
    <w:p w14:paraId="11D2DBE3" w14:textId="77777777" w:rsidR="00774499" w:rsidRPr="00043CE3" w:rsidRDefault="00774499" w:rsidP="00774499">
      <w:pPr>
        <w:rPr>
          <w:rFonts w:ascii="Garamond" w:hAnsi="Garamond"/>
          <w:color w:val="000000"/>
        </w:rPr>
      </w:pPr>
    </w:p>
    <w:p w14:paraId="614A54A7" w14:textId="7937D4B8" w:rsidR="00774499" w:rsidRPr="00043CE3" w:rsidRDefault="00463DBA" w:rsidP="00774499">
      <w:pPr>
        <w:rPr>
          <w:rFonts w:ascii="Garamond" w:hAnsi="Garamond"/>
          <w:color w:val="000000"/>
        </w:rPr>
      </w:pPr>
      <w:r w:rsidRPr="00D91D3F">
        <w:rPr>
          <w:rFonts w:ascii="Garamond" w:hAnsi="Garamond"/>
          <w:b/>
          <w:color w:val="000000"/>
        </w:rPr>
        <w:t>1</w:t>
      </w:r>
      <w:r w:rsidR="00774499" w:rsidRPr="00D91D3F">
        <w:rPr>
          <w:rFonts w:ascii="Garamond" w:hAnsi="Garamond"/>
          <w:b/>
          <w:color w:val="000000"/>
        </w:rPr>
        <w:t>.</w:t>
      </w:r>
      <w:r w:rsidR="00774499" w:rsidRPr="00043CE3">
        <w:rPr>
          <w:rFonts w:ascii="Garamond" w:hAnsi="Garamond"/>
          <w:color w:val="000000"/>
        </w:rPr>
        <w:t xml:space="preserve"> Når en </w:t>
      </w:r>
      <w:r w:rsidR="00927A4C">
        <w:rPr>
          <w:rFonts w:ascii="Garamond" w:hAnsi="Garamond"/>
          <w:color w:val="000000"/>
        </w:rPr>
        <w:t>elev/forælder</w:t>
      </w:r>
      <w:r w:rsidR="00774499" w:rsidRPr="00043CE3">
        <w:rPr>
          <w:rFonts w:ascii="Garamond" w:hAnsi="Garamond"/>
          <w:color w:val="000000"/>
        </w:rPr>
        <w:t xml:space="preserve"> sender en e-mail, hvor han/hun skriver sit CPR-nr. el</w:t>
      </w:r>
      <w:r w:rsidR="00092261">
        <w:rPr>
          <w:rFonts w:ascii="Garamond" w:hAnsi="Garamond"/>
          <w:color w:val="000000"/>
        </w:rPr>
        <w:t xml:space="preserve">ler </w:t>
      </w:r>
      <w:r w:rsidR="00774499" w:rsidRPr="00043CE3">
        <w:rPr>
          <w:rFonts w:ascii="Garamond" w:hAnsi="Garamond"/>
          <w:color w:val="000000"/>
        </w:rPr>
        <w:t>lign</w:t>
      </w:r>
      <w:r w:rsidR="000F3E26">
        <w:rPr>
          <w:rFonts w:ascii="Garamond" w:hAnsi="Garamond"/>
          <w:color w:val="000000"/>
        </w:rPr>
        <w:t>ende</w:t>
      </w:r>
      <w:r w:rsidR="00092261">
        <w:rPr>
          <w:rFonts w:ascii="Garamond" w:hAnsi="Garamond"/>
          <w:color w:val="000000"/>
        </w:rPr>
        <w:t xml:space="preserve"> skal du </w:t>
      </w:r>
      <w:r w:rsidR="00774499" w:rsidRPr="00043CE3">
        <w:rPr>
          <w:rFonts w:ascii="Garamond" w:hAnsi="Garamond"/>
          <w:color w:val="000000"/>
        </w:rPr>
        <w:t>gøre følgende: Svar</w:t>
      </w:r>
      <w:r w:rsidR="00F30E97">
        <w:rPr>
          <w:rFonts w:ascii="Garamond" w:hAnsi="Garamond"/>
          <w:color w:val="000000"/>
        </w:rPr>
        <w:t>e</w:t>
      </w:r>
      <w:r w:rsidR="00774499" w:rsidRPr="00043CE3">
        <w:rPr>
          <w:rFonts w:ascii="Garamond" w:hAnsi="Garamond"/>
          <w:color w:val="000000"/>
        </w:rPr>
        <w:t xml:space="preserve"> tilbage på e-mailen og gør</w:t>
      </w:r>
      <w:r w:rsidR="000F3E26">
        <w:rPr>
          <w:rFonts w:ascii="Garamond" w:hAnsi="Garamond"/>
          <w:color w:val="000000"/>
        </w:rPr>
        <w:t>e</w:t>
      </w:r>
      <w:r w:rsidR="00774499" w:rsidRPr="00043CE3">
        <w:rPr>
          <w:rFonts w:ascii="Garamond" w:hAnsi="Garamond"/>
          <w:color w:val="000000"/>
        </w:rPr>
        <w:t xml:space="preserve"> </w:t>
      </w:r>
      <w:r w:rsidR="00927A4C">
        <w:rPr>
          <w:rFonts w:ascii="Garamond" w:hAnsi="Garamond"/>
          <w:color w:val="000000"/>
        </w:rPr>
        <w:t>personen</w:t>
      </w:r>
      <w:r w:rsidR="00774499" w:rsidRPr="00043CE3">
        <w:rPr>
          <w:rFonts w:ascii="Garamond" w:hAnsi="Garamond"/>
          <w:color w:val="000000"/>
        </w:rPr>
        <w:t xml:space="preserve"> opmærksom på, at det er en dårlig idé at sende CPR-nummer eller følsomme personoplysninger i en alm. e-mail. Sandt eller falsk?</w:t>
      </w:r>
    </w:p>
    <w:p w14:paraId="7B9E658D" w14:textId="77777777" w:rsidR="00774499" w:rsidRPr="00043CE3" w:rsidRDefault="00774499" w:rsidP="00774499">
      <w:pPr>
        <w:rPr>
          <w:rFonts w:ascii="Garamond" w:hAnsi="Garamond"/>
          <w:color w:val="000000"/>
        </w:rPr>
      </w:pPr>
    </w:p>
    <w:p w14:paraId="06AADF17" w14:textId="77777777" w:rsidR="00774499" w:rsidRPr="00043CE3" w:rsidRDefault="00774499" w:rsidP="00774499">
      <w:pPr>
        <w:outlineLvl w:val="0"/>
        <w:rPr>
          <w:rFonts w:ascii="Garamond" w:hAnsi="Garamond"/>
          <w:color w:val="000000"/>
        </w:rPr>
      </w:pPr>
      <w:r w:rsidRPr="00043CE3">
        <w:rPr>
          <w:rFonts w:ascii="Garamond" w:hAnsi="Garamond"/>
          <w:color w:val="000000"/>
        </w:rPr>
        <w:t>Rigtigt svar: Falsk</w:t>
      </w:r>
    </w:p>
    <w:p w14:paraId="643D3B69" w14:textId="77777777" w:rsidR="00774499" w:rsidRPr="00043CE3" w:rsidRDefault="00774499" w:rsidP="00774499">
      <w:pPr>
        <w:rPr>
          <w:rFonts w:ascii="Garamond" w:hAnsi="Garamond"/>
          <w:color w:val="000000"/>
        </w:rPr>
      </w:pPr>
    </w:p>
    <w:p w14:paraId="1C1D24FB" w14:textId="018240E1" w:rsidR="00774499" w:rsidRDefault="00774499" w:rsidP="00774499">
      <w:pPr>
        <w:rPr>
          <w:rFonts w:ascii="Garamond" w:hAnsi="Garamond"/>
          <w:color w:val="000000"/>
        </w:rPr>
      </w:pPr>
      <w:r w:rsidRPr="00043CE3">
        <w:rPr>
          <w:rFonts w:ascii="Garamond" w:hAnsi="Garamond"/>
          <w:color w:val="000000"/>
        </w:rPr>
        <w:t>Forklaring: Når du svarer direkte tilbage i samme e-mail,</w:t>
      </w:r>
      <w:r w:rsidR="00922996">
        <w:rPr>
          <w:rFonts w:ascii="Garamond" w:hAnsi="Garamond"/>
          <w:color w:val="000000"/>
        </w:rPr>
        <w:t xml:space="preserve"> kan du risikere at </w:t>
      </w:r>
      <w:r w:rsidRPr="00043CE3">
        <w:rPr>
          <w:rFonts w:ascii="Garamond" w:hAnsi="Garamond"/>
          <w:color w:val="000000"/>
        </w:rPr>
        <w:t xml:space="preserve">sende </w:t>
      </w:r>
      <w:r w:rsidR="00927A4C">
        <w:rPr>
          <w:rFonts w:ascii="Garamond" w:hAnsi="Garamond"/>
          <w:color w:val="000000"/>
        </w:rPr>
        <w:t>personens</w:t>
      </w:r>
      <w:r w:rsidRPr="00043CE3">
        <w:rPr>
          <w:rFonts w:ascii="Garamond" w:hAnsi="Garamond"/>
          <w:color w:val="000000"/>
        </w:rPr>
        <w:t xml:space="preserve"> CPR-nummer eller følsomme personoplysninger via usikker e-mail endnu en gang. Du bør derfor sende en </w:t>
      </w:r>
      <w:r w:rsidRPr="00043CE3">
        <w:rPr>
          <w:rFonts w:ascii="Garamond" w:hAnsi="Garamond"/>
          <w:color w:val="000000"/>
          <w:u w:val="single"/>
        </w:rPr>
        <w:t>helt ny e-mail</w:t>
      </w:r>
      <w:r w:rsidRPr="00043CE3">
        <w:rPr>
          <w:rFonts w:ascii="Garamond" w:hAnsi="Garamond"/>
          <w:color w:val="000000"/>
        </w:rPr>
        <w:t xml:space="preserve">, hvor du gør opmærksom på, hvordan man kan sende følsomme personoplysninger via </w:t>
      </w:r>
      <w:r w:rsidR="00403331">
        <w:rPr>
          <w:rFonts w:ascii="Garamond" w:hAnsi="Garamond"/>
          <w:color w:val="000000"/>
        </w:rPr>
        <w:t>E-post</w:t>
      </w:r>
      <w:r w:rsidR="00F30E97">
        <w:rPr>
          <w:rFonts w:ascii="Garamond" w:hAnsi="Garamond"/>
          <w:color w:val="000000"/>
        </w:rPr>
        <w:t xml:space="preserve"> eller </w:t>
      </w:r>
      <w:r w:rsidR="007F7E44">
        <w:rPr>
          <w:rFonts w:ascii="Garamond" w:hAnsi="Garamond"/>
          <w:color w:val="000000"/>
        </w:rPr>
        <w:t>A</w:t>
      </w:r>
      <w:r w:rsidR="008A1489">
        <w:rPr>
          <w:rFonts w:ascii="Garamond" w:hAnsi="Garamond"/>
          <w:color w:val="000000"/>
        </w:rPr>
        <w:t>ula</w:t>
      </w:r>
      <w:r w:rsidRPr="00043CE3">
        <w:rPr>
          <w:rFonts w:ascii="Garamond" w:hAnsi="Garamond"/>
          <w:color w:val="000000"/>
        </w:rPr>
        <w:t>.</w:t>
      </w:r>
    </w:p>
    <w:p w14:paraId="25207200" w14:textId="77777777" w:rsidR="00114DA9" w:rsidRDefault="00114DA9" w:rsidP="00774499">
      <w:pPr>
        <w:rPr>
          <w:rFonts w:ascii="Garamond" w:hAnsi="Garamond"/>
          <w:color w:val="000000"/>
        </w:rPr>
      </w:pPr>
    </w:p>
    <w:p w14:paraId="68C2220B" w14:textId="77777777" w:rsidR="00774499" w:rsidRPr="00043CE3" w:rsidRDefault="00774499" w:rsidP="00774499">
      <w:pPr>
        <w:rPr>
          <w:rFonts w:ascii="Garamond" w:hAnsi="Garamond"/>
          <w:color w:val="000000"/>
        </w:rPr>
      </w:pPr>
    </w:p>
    <w:p w14:paraId="7AA0FB1A" w14:textId="20539DAA" w:rsidR="00774499" w:rsidRPr="00043CE3" w:rsidRDefault="00463DBA" w:rsidP="00774499">
      <w:pPr>
        <w:rPr>
          <w:rFonts w:ascii="Garamond" w:hAnsi="Garamond"/>
          <w:color w:val="000000"/>
        </w:rPr>
      </w:pPr>
      <w:r w:rsidRPr="00D91D3F">
        <w:rPr>
          <w:rFonts w:ascii="Garamond" w:hAnsi="Garamond"/>
          <w:b/>
          <w:color w:val="000000"/>
        </w:rPr>
        <w:t>2</w:t>
      </w:r>
      <w:r w:rsidR="00774499" w:rsidRPr="00D91D3F">
        <w:rPr>
          <w:rFonts w:ascii="Garamond" w:hAnsi="Garamond"/>
          <w:b/>
          <w:color w:val="000000"/>
        </w:rPr>
        <w:t>.</w:t>
      </w:r>
      <w:r w:rsidR="00043CE3">
        <w:rPr>
          <w:rFonts w:ascii="Garamond" w:hAnsi="Garamond"/>
          <w:color w:val="000000"/>
        </w:rPr>
        <w:t xml:space="preserve"> </w:t>
      </w:r>
      <w:r w:rsidR="00774499" w:rsidRPr="00043CE3">
        <w:rPr>
          <w:rFonts w:ascii="Garamond" w:hAnsi="Garamond"/>
          <w:color w:val="000000"/>
        </w:rPr>
        <w:t xml:space="preserve">Når du </w:t>
      </w:r>
      <w:r w:rsidR="00927A4C">
        <w:rPr>
          <w:rFonts w:ascii="Garamond" w:hAnsi="Garamond"/>
          <w:color w:val="000000"/>
        </w:rPr>
        <w:t>forlader forberedelseslokalet</w:t>
      </w:r>
      <w:r w:rsidR="00F30E97">
        <w:rPr>
          <w:rFonts w:ascii="Garamond" w:hAnsi="Garamond"/>
          <w:color w:val="000000"/>
        </w:rPr>
        <w:t xml:space="preserve"> eller lærerværelset</w:t>
      </w:r>
      <w:r w:rsidR="00774499" w:rsidRPr="00043CE3">
        <w:rPr>
          <w:rFonts w:ascii="Garamond" w:hAnsi="Garamond"/>
          <w:color w:val="000000"/>
        </w:rPr>
        <w:t>, skal du gemme papirer med personoplysninger væk, låse dine elektroniske enheder og/eller l</w:t>
      </w:r>
      <w:r w:rsidR="00927A4C">
        <w:rPr>
          <w:rFonts w:ascii="Garamond" w:hAnsi="Garamond"/>
          <w:color w:val="000000"/>
        </w:rPr>
        <w:t>ogge af en fælles computer</w:t>
      </w:r>
      <w:r w:rsidR="00025DE1" w:rsidRPr="00043CE3">
        <w:rPr>
          <w:rFonts w:ascii="Garamond" w:hAnsi="Garamond"/>
          <w:color w:val="000000"/>
        </w:rPr>
        <w:t>,</w:t>
      </w:r>
      <w:r w:rsidR="00774499" w:rsidRPr="00043CE3">
        <w:rPr>
          <w:rFonts w:ascii="Garamond" w:hAnsi="Garamond"/>
          <w:color w:val="000000"/>
        </w:rPr>
        <w:t xml:space="preserve"> </w:t>
      </w:r>
      <w:r w:rsidR="00025DE1" w:rsidRPr="00043CE3">
        <w:rPr>
          <w:rFonts w:ascii="Garamond" w:hAnsi="Garamond"/>
          <w:color w:val="000000"/>
        </w:rPr>
        <w:t>o</w:t>
      </w:r>
      <w:r w:rsidR="00774499" w:rsidRPr="00043CE3">
        <w:rPr>
          <w:rFonts w:ascii="Garamond" w:hAnsi="Garamond"/>
          <w:color w:val="000000"/>
        </w:rPr>
        <w:t>gså selvom det kun er dine kolleger, der kommer forbi. Sandt eller falsk?</w:t>
      </w:r>
    </w:p>
    <w:p w14:paraId="0CCDFEFF" w14:textId="77777777" w:rsidR="00774499" w:rsidRPr="00043CE3" w:rsidRDefault="00774499" w:rsidP="00774499">
      <w:pPr>
        <w:rPr>
          <w:rFonts w:ascii="Garamond" w:hAnsi="Garamond"/>
          <w:color w:val="000000"/>
        </w:rPr>
      </w:pPr>
    </w:p>
    <w:p w14:paraId="55BC3B80" w14:textId="77777777" w:rsidR="00774499" w:rsidRPr="00043CE3" w:rsidRDefault="00774499" w:rsidP="00774499">
      <w:pPr>
        <w:outlineLvl w:val="0"/>
        <w:rPr>
          <w:rFonts w:ascii="Garamond" w:hAnsi="Garamond"/>
          <w:color w:val="000000"/>
        </w:rPr>
      </w:pPr>
      <w:r w:rsidRPr="00043CE3">
        <w:rPr>
          <w:rFonts w:ascii="Garamond" w:hAnsi="Garamond"/>
          <w:color w:val="000000"/>
        </w:rPr>
        <w:t>Rigtigt svar: Sandt</w:t>
      </w:r>
    </w:p>
    <w:p w14:paraId="3143868D" w14:textId="77777777" w:rsidR="00774499" w:rsidRPr="00043CE3" w:rsidRDefault="00774499" w:rsidP="00774499">
      <w:pPr>
        <w:rPr>
          <w:rFonts w:ascii="Garamond" w:hAnsi="Garamond"/>
          <w:color w:val="000000"/>
        </w:rPr>
      </w:pPr>
    </w:p>
    <w:p w14:paraId="068D9C07" w14:textId="1693D8F0" w:rsidR="00774499" w:rsidRPr="00043CE3" w:rsidRDefault="00774499" w:rsidP="00774499">
      <w:pPr>
        <w:rPr>
          <w:rFonts w:ascii="Garamond" w:hAnsi="Garamond"/>
          <w:color w:val="000000"/>
        </w:rPr>
      </w:pPr>
      <w:r w:rsidRPr="00043CE3">
        <w:rPr>
          <w:rFonts w:ascii="Garamond" w:hAnsi="Garamond"/>
          <w:color w:val="000000"/>
        </w:rPr>
        <w:t xml:space="preserve">Forklaring: </w:t>
      </w:r>
      <w:r w:rsidR="00F30E97">
        <w:rPr>
          <w:rFonts w:ascii="Garamond" w:hAnsi="Garamond"/>
          <w:color w:val="000000"/>
        </w:rPr>
        <w:t>Elever</w:t>
      </w:r>
      <w:r w:rsidR="00927A4C">
        <w:rPr>
          <w:rFonts w:ascii="Garamond" w:hAnsi="Garamond"/>
          <w:color w:val="000000"/>
        </w:rPr>
        <w:t xml:space="preserve"> og forældres</w:t>
      </w:r>
      <w:r w:rsidR="00927A4C" w:rsidRPr="00043CE3">
        <w:rPr>
          <w:rFonts w:ascii="Garamond" w:hAnsi="Garamond"/>
          <w:color w:val="000000"/>
        </w:rPr>
        <w:t xml:space="preserve"> </w:t>
      </w:r>
      <w:r w:rsidRPr="00043CE3">
        <w:rPr>
          <w:rFonts w:ascii="Garamond" w:hAnsi="Garamond"/>
          <w:color w:val="000000"/>
        </w:rPr>
        <w:t>personoplysninger må ikke videregives til uvedkommende</w:t>
      </w:r>
      <w:r w:rsidR="00F30E97">
        <w:rPr>
          <w:rFonts w:ascii="Garamond" w:hAnsi="Garamond"/>
          <w:color w:val="000000"/>
        </w:rPr>
        <w:t xml:space="preserve"> personer</w:t>
      </w:r>
      <w:r w:rsidRPr="00043CE3">
        <w:rPr>
          <w:rFonts w:ascii="Garamond" w:hAnsi="Garamond"/>
          <w:color w:val="000000"/>
        </w:rPr>
        <w:t>. Det gælder også dine kolleger, som ikke har et arbejdsbetinget behov for at se oplysningerne. Derfor bør du altid gemme personoplysninger væk, når du forlader dem. Så husk at låse papirer inde og l</w:t>
      </w:r>
      <w:r w:rsidR="00927A4C">
        <w:rPr>
          <w:rFonts w:ascii="Garamond" w:hAnsi="Garamond"/>
          <w:color w:val="000000"/>
        </w:rPr>
        <w:t xml:space="preserve">ogge af </w:t>
      </w:r>
      <w:r w:rsidRPr="00043CE3">
        <w:rPr>
          <w:rFonts w:ascii="Garamond" w:hAnsi="Garamond"/>
          <w:color w:val="000000"/>
        </w:rPr>
        <w:t>computer</w:t>
      </w:r>
      <w:r w:rsidR="00927A4C">
        <w:rPr>
          <w:rFonts w:ascii="Garamond" w:hAnsi="Garamond"/>
          <w:color w:val="000000"/>
        </w:rPr>
        <w:t>en</w:t>
      </w:r>
      <w:r w:rsidRPr="00043CE3">
        <w:rPr>
          <w:rFonts w:ascii="Garamond" w:hAnsi="Garamond"/>
          <w:color w:val="000000"/>
        </w:rPr>
        <w:t>.</w:t>
      </w:r>
      <w:r w:rsidR="00BB5CA4">
        <w:rPr>
          <w:rFonts w:ascii="Garamond" w:hAnsi="Garamond"/>
          <w:color w:val="000000"/>
        </w:rPr>
        <w:t xml:space="preserve"> </w:t>
      </w:r>
    </w:p>
    <w:p w14:paraId="01A772FE" w14:textId="77777777" w:rsidR="00774499" w:rsidRPr="00043CE3" w:rsidRDefault="00774499" w:rsidP="00774499">
      <w:pPr>
        <w:rPr>
          <w:rFonts w:ascii="Garamond" w:hAnsi="Garamond"/>
          <w:color w:val="000000"/>
        </w:rPr>
      </w:pPr>
    </w:p>
    <w:p w14:paraId="0FF32177" w14:textId="77777777" w:rsidR="00774499" w:rsidRPr="00043CE3" w:rsidRDefault="00774499" w:rsidP="00774499">
      <w:pPr>
        <w:rPr>
          <w:rFonts w:ascii="Garamond" w:hAnsi="Garamond"/>
          <w:color w:val="000000"/>
        </w:rPr>
      </w:pPr>
    </w:p>
    <w:p w14:paraId="7D5785A1" w14:textId="40F63E50" w:rsidR="00774499" w:rsidRPr="00043CE3" w:rsidRDefault="00463DBA" w:rsidP="00774499">
      <w:pPr>
        <w:rPr>
          <w:rFonts w:ascii="Garamond" w:hAnsi="Garamond"/>
          <w:color w:val="000000"/>
        </w:rPr>
      </w:pPr>
      <w:r w:rsidRPr="00D91D3F">
        <w:rPr>
          <w:rFonts w:ascii="Garamond" w:hAnsi="Garamond"/>
          <w:b/>
          <w:color w:val="000000"/>
        </w:rPr>
        <w:t>3.</w:t>
      </w:r>
      <w:r w:rsidR="00774499" w:rsidRPr="00043CE3">
        <w:rPr>
          <w:rFonts w:ascii="Garamond" w:hAnsi="Garamond"/>
          <w:color w:val="000000"/>
        </w:rPr>
        <w:t xml:space="preserve"> Det er sikkert at gemme personoplysninger om </w:t>
      </w:r>
      <w:r w:rsidR="00927A4C">
        <w:rPr>
          <w:rFonts w:ascii="Garamond" w:hAnsi="Garamond"/>
          <w:color w:val="000000"/>
        </w:rPr>
        <w:t>en elev</w:t>
      </w:r>
      <w:r w:rsidR="00927A4C" w:rsidRPr="00043CE3">
        <w:rPr>
          <w:rFonts w:ascii="Garamond" w:hAnsi="Garamond"/>
          <w:color w:val="000000"/>
        </w:rPr>
        <w:t xml:space="preserve"> </w:t>
      </w:r>
      <w:r w:rsidR="00774499" w:rsidRPr="00043CE3">
        <w:rPr>
          <w:rFonts w:ascii="Garamond" w:hAnsi="Garamond"/>
          <w:color w:val="000000"/>
        </w:rPr>
        <w:t>på en harddisk eller USB-nøgle, så længe du sletter dem efter endt brug eller efter et kortere tidsrum. Sandt eller falsk?</w:t>
      </w:r>
    </w:p>
    <w:p w14:paraId="21AE6E0F" w14:textId="77777777" w:rsidR="00774499" w:rsidRPr="00043CE3" w:rsidRDefault="00774499" w:rsidP="00774499">
      <w:pPr>
        <w:rPr>
          <w:rFonts w:ascii="Garamond" w:hAnsi="Garamond"/>
          <w:color w:val="000000"/>
        </w:rPr>
      </w:pPr>
    </w:p>
    <w:p w14:paraId="3BC0FB5C" w14:textId="77777777" w:rsidR="00774499" w:rsidRPr="00043CE3" w:rsidRDefault="00774499" w:rsidP="00774499">
      <w:pPr>
        <w:outlineLvl w:val="0"/>
        <w:rPr>
          <w:rFonts w:ascii="Garamond" w:hAnsi="Garamond"/>
          <w:color w:val="000000"/>
        </w:rPr>
      </w:pPr>
      <w:r w:rsidRPr="00043CE3">
        <w:rPr>
          <w:rFonts w:ascii="Garamond" w:hAnsi="Garamond"/>
          <w:color w:val="000000"/>
        </w:rPr>
        <w:t>Rigtigt svar: Falsk</w:t>
      </w:r>
    </w:p>
    <w:p w14:paraId="7577BDF4" w14:textId="77777777" w:rsidR="00774499" w:rsidRPr="00043CE3" w:rsidRDefault="00774499" w:rsidP="00774499">
      <w:pPr>
        <w:rPr>
          <w:rFonts w:ascii="Garamond" w:hAnsi="Garamond"/>
          <w:color w:val="000000"/>
        </w:rPr>
      </w:pPr>
    </w:p>
    <w:p w14:paraId="0DBF2910" w14:textId="3101E802" w:rsidR="00774499" w:rsidRPr="00043CE3" w:rsidRDefault="00774499" w:rsidP="00774499">
      <w:pPr>
        <w:rPr>
          <w:rFonts w:ascii="Garamond" w:hAnsi="Garamond"/>
          <w:color w:val="000000"/>
        </w:rPr>
      </w:pPr>
      <w:r w:rsidRPr="00043CE3">
        <w:rPr>
          <w:rFonts w:ascii="Garamond" w:hAnsi="Garamond"/>
          <w:color w:val="000000"/>
        </w:rPr>
        <w:t xml:space="preserve">Forklaring: </w:t>
      </w:r>
      <w:r w:rsidR="00FC5A90" w:rsidRPr="00043CE3">
        <w:rPr>
          <w:rFonts w:ascii="Garamond" w:hAnsi="Garamond"/>
          <w:color w:val="000000"/>
        </w:rPr>
        <w:t>Oplysninger bør ikke gemmes på eksterne medier, da der er risiko for</w:t>
      </w:r>
      <w:r w:rsidR="00F30E97">
        <w:rPr>
          <w:rFonts w:ascii="Garamond" w:hAnsi="Garamond"/>
          <w:color w:val="000000"/>
        </w:rPr>
        <w:t>,</w:t>
      </w:r>
      <w:r w:rsidR="00FC5A90" w:rsidRPr="00043CE3">
        <w:rPr>
          <w:rFonts w:ascii="Garamond" w:hAnsi="Garamond"/>
          <w:color w:val="000000"/>
        </w:rPr>
        <w:t xml:space="preserve"> at medierne mistes, og at oplysninger ikke opbevares under de påkrævede sikkerhedsforanstaltninger</w:t>
      </w:r>
      <w:r w:rsidRPr="00043CE3">
        <w:rPr>
          <w:rFonts w:ascii="Garamond" w:hAnsi="Garamond"/>
          <w:color w:val="000000"/>
        </w:rPr>
        <w:t>.</w:t>
      </w:r>
      <w:r w:rsidR="00643399">
        <w:rPr>
          <w:rFonts w:ascii="Garamond" w:hAnsi="Garamond"/>
          <w:color w:val="000000"/>
        </w:rPr>
        <w:t xml:space="preserve"> Videregives </w:t>
      </w:r>
      <w:r w:rsidR="00927A4C">
        <w:rPr>
          <w:rFonts w:ascii="Garamond" w:hAnsi="Garamond"/>
          <w:color w:val="000000"/>
        </w:rPr>
        <w:t>elevens</w:t>
      </w:r>
      <w:r w:rsidR="00643399">
        <w:rPr>
          <w:rFonts w:ascii="Garamond" w:hAnsi="Garamond"/>
          <w:color w:val="000000"/>
        </w:rPr>
        <w:t xml:space="preserve"> personoplysninger til uvedkommende, er der tale om et brud på databeskyttelsesforordningen. Det gælder</w:t>
      </w:r>
      <w:r w:rsidR="005B309F">
        <w:rPr>
          <w:rFonts w:ascii="Garamond" w:hAnsi="Garamond"/>
          <w:color w:val="000000"/>
        </w:rPr>
        <w:t xml:space="preserve"> </w:t>
      </w:r>
      <w:r w:rsidR="00643399">
        <w:rPr>
          <w:rFonts w:ascii="Garamond" w:hAnsi="Garamond"/>
          <w:color w:val="000000"/>
        </w:rPr>
        <w:t>uanset</w:t>
      </w:r>
      <w:r w:rsidR="005B309F">
        <w:rPr>
          <w:rFonts w:ascii="Garamond" w:hAnsi="Garamond"/>
          <w:color w:val="000000"/>
        </w:rPr>
        <w:t>,</w:t>
      </w:r>
      <w:r w:rsidR="00643399">
        <w:rPr>
          <w:rFonts w:ascii="Garamond" w:hAnsi="Garamond"/>
          <w:color w:val="000000"/>
        </w:rPr>
        <w:t xml:space="preserve"> om personoplysningerne er følsomme eller ej.</w:t>
      </w:r>
    </w:p>
    <w:p w14:paraId="2225BB80" w14:textId="77777777" w:rsidR="005B309F" w:rsidRPr="00043CE3" w:rsidRDefault="005B309F" w:rsidP="00774499">
      <w:pPr>
        <w:rPr>
          <w:rFonts w:ascii="Garamond" w:hAnsi="Garamond"/>
          <w:color w:val="000000"/>
        </w:rPr>
      </w:pPr>
    </w:p>
    <w:p w14:paraId="1C96F073" w14:textId="77777777" w:rsidR="005B309F" w:rsidRDefault="005B309F">
      <w:pPr>
        <w:rPr>
          <w:rFonts w:ascii="Garamond" w:hAnsi="Garamond"/>
          <w:color w:val="000000"/>
          <w:highlight w:val="yellow"/>
        </w:rPr>
      </w:pPr>
    </w:p>
    <w:p w14:paraId="2CA3CB9D" w14:textId="77777777" w:rsidR="005B309F" w:rsidRDefault="005B309F">
      <w:pPr>
        <w:rPr>
          <w:rFonts w:ascii="Garamond" w:hAnsi="Garamond"/>
          <w:color w:val="000000"/>
          <w:highlight w:val="yellow"/>
        </w:rPr>
      </w:pPr>
    </w:p>
    <w:p w14:paraId="22C7008E" w14:textId="77777777" w:rsidR="005B309F" w:rsidRDefault="005B309F">
      <w:pPr>
        <w:rPr>
          <w:rFonts w:ascii="Garamond" w:hAnsi="Garamond"/>
          <w:color w:val="000000"/>
          <w:highlight w:val="yellow"/>
        </w:rPr>
      </w:pPr>
    </w:p>
    <w:p w14:paraId="476D1C1B" w14:textId="77777777" w:rsidR="005B309F" w:rsidRDefault="005B309F">
      <w:pPr>
        <w:rPr>
          <w:rFonts w:ascii="Garamond" w:hAnsi="Garamond"/>
          <w:color w:val="000000"/>
          <w:highlight w:val="yellow"/>
        </w:rPr>
      </w:pPr>
    </w:p>
    <w:p w14:paraId="3FDC0D74" w14:textId="77777777" w:rsidR="005B309F" w:rsidRDefault="005B309F">
      <w:pPr>
        <w:rPr>
          <w:rFonts w:ascii="Garamond" w:hAnsi="Garamond"/>
          <w:color w:val="000000"/>
          <w:highlight w:val="yellow"/>
        </w:rPr>
      </w:pPr>
    </w:p>
    <w:p w14:paraId="77FCE637" w14:textId="77777777" w:rsidR="005B309F" w:rsidRDefault="005B309F">
      <w:pPr>
        <w:rPr>
          <w:rFonts w:ascii="Garamond" w:hAnsi="Garamond"/>
          <w:color w:val="000000"/>
          <w:highlight w:val="yellow"/>
        </w:rPr>
      </w:pPr>
    </w:p>
    <w:p w14:paraId="7B045AF6" w14:textId="63938009" w:rsidR="005B309F" w:rsidRPr="00043CE3" w:rsidRDefault="005B309F" w:rsidP="005B309F">
      <w:pPr>
        <w:outlineLvl w:val="0"/>
        <w:rPr>
          <w:rFonts w:ascii="Garamond" w:hAnsi="Garamond"/>
        </w:rPr>
      </w:pPr>
      <w:r>
        <w:rPr>
          <w:rFonts w:ascii="Garamond" w:hAnsi="Garamond"/>
          <w:b/>
          <w:bCs/>
        </w:rPr>
        <w:lastRenderedPageBreak/>
        <w:t>4.</w:t>
      </w:r>
      <w:r w:rsidRPr="00043CE3">
        <w:rPr>
          <w:rFonts w:ascii="Garamond" w:hAnsi="Garamond"/>
          <w:b/>
          <w:bCs/>
        </w:rPr>
        <w:t xml:space="preserve"> </w:t>
      </w:r>
      <w:r w:rsidRPr="00043CE3">
        <w:rPr>
          <w:rFonts w:ascii="Garamond" w:hAnsi="Garamond"/>
        </w:rPr>
        <w:t>Et kodeord kan sagtens være stærkt, selvom det kun består af små bogstaver og alm. ord. Det skal bare være langt nok og kun bruges et sted. Sandt eller falsk?</w:t>
      </w:r>
    </w:p>
    <w:p w14:paraId="71228381" w14:textId="77777777" w:rsidR="005B309F" w:rsidRPr="00043CE3" w:rsidRDefault="005B309F" w:rsidP="005B309F">
      <w:pPr>
        <w:tabs>
          <w:tab w:val="left" w:pos="3760"/>
        </w:tabs>
        <w:rPr>
          <w:rFonts w:ascii="Garamond" w:hAnsi="Garamond"/>
        </w:rPr>
      </w:pPr>
      <w:r w:rsidRPr="00043CE3">
        <w:rPr>
          <w:rFonts w:ascii="Garamond" w:hAnsi="Garamond"/>
        </w:rPr>
        <w:tab/>
      </w:r>
    </w:p>
    <w:p w14:paraId="541BDAAE" w14:textId="77777777" w:rsidR="005B309F" w:rsidRPr="00043CE3" w:rsidRDefault="005B309F" w:rsidP="005B309F">
      <w:pPr>
        <w:outlineLvl w:val="0"/>
        <w:rPr>
          <w:rFonts w:ascii="Garamond" w:hAnsi="Garamond"/>
        </w:rPr>
      </w:pPr>
      <w:r w:rsidRPr="00043CE3">
        <w:rPr>
          <w:rFonts w:ascii="Garamond" w:hAnsi="Garamond"/>
        </w:rPr>
        <w:t>Rigtigt svar: Sandt</w:t>
      </w:r>
    </w:p>
    <w:p w14:paraId="4BA137ED" w14:textId="77777777" w:rsidR="005B309F" w:rsidRPr="00043CE3" w:rsidRDefault="005B309F" w:rsidP="005B309F">
      <w:pPr>
        <w:rPr>
          <w:rFonts w:ascii="Garamond" w:hAnsi="Garamond"/>
        </w:rPr>
      </w:pPr>
    </w:p>
    <w:p w14:paraId="02EB5C76" w14:textId="55C9FAD0" w:rsidR="005B309F" w:rsidRPr="00043CE3" w:rsidRDefault="005B309F" w:rsidP="005B309F">
      <w:pPr>
        <w:rPr>
          <w:rFonts w:ascii="Garamond" w:hAnsi="Garamond"/>
        </w:rPr>
      </w:pPr>
      <w:r w:rsidRPr="00043CE3">
        <w:rPr>
          <w:rFonts w:ascii="Garamond" w:hAnsi="Garamond"/>
        </w:rPr>
        <w:t xml:space="preserve">Forklaring: Når du opretter dit kodeord, skal du som udgangspunkt følge din </w:t>
      </w:r>
      <w:r>
        <w:rPr>
          <w:rFonts w:ascii="Garamond" w:hAnsi="Garamond"/>
        </w:rPr>
        <w:t>skole/kommunes</w:t>
      </w:r>
      <w:r w:rsidRPr="00043CE3">
        <w:rPr>
          <w:rFonts w:ascii="Garamond" w:hAnsi="Garamond"/>
        </w:rPr>
        <w:t xml:space="preserve"> forskrifter for kodeord. Det kan f.eks. være otte tegn, mindst et stort bogstav, mindst et lille bogstav og et tal. Hvis ikke der er en specifik forskrift, bør det være så langt som muligt.</w:t>
      </w:r>
      <w:r>
        <w:rPr>
          <w:rFonts w:ascii="Garamond" w:hAnsi="Garamond"/>
        </w:rPr>
        <w:t xml:space="preserve"> Desuden må du kun bruge passwordet ét sted.</w:t>
      </w:r>
    </w:p>
    <w:p w14:paraId="1A46DAC9" w14:textId="77777777" w:rsidR="005B309F" w:rsidRPr="00043CE3" w:rsidRDefault="005B309F" w:rsidP="005B309F">
      <w:pPr>
        <w:rPr>
          <w:rFonts w:ascii="Garamond" w:hAnsi="Garamond"/>
        </w:rPr>
      </w:pPr>
    </w:p>
    <w:p w14:paraId="2B44022D" w14:textId="77777777" w:rsidR="005B309F" w:rsidRPr="00043CE3" w:rsidRDefault="005B309F" w:rsidP="005B309F">
      <w:pPr>
        <w:rPr>
          <w:rFonts w:ascii="Garamond" w:hAnsi="Garamond"/>
        </w:rPr>
      </w:pPr>
    </w:p>
    <w:p w14:paraId="6B1448D1" w14:textId="0E16E8C6" w:rsidR="005B309F" w:rsidRPr="00043CE3" w:rsidRDefault="005B309F" w:rsidP="005B309F">
      <w:pPr>
        <w:outlineLvl w:val="0"/>
        <w:rPr>
          <w:rFonts w:ascii="Garamond" w:hAnsi="Garamond"/>
        </w:rPr>
      </w:pPr>
      <w:r>
        <w:rPr>
          <w:rFonts w:ascii="Garamond" w:hAnsi="Garamond"/>
          <w:b/>
          <w:bCs/>
        </w:rPr>
        <w:t>5.</w:t>
      </w:r>
      <w:r w:rsidRPr="00043CE3">
        <w:rPr>
          <w:rFonts w:ascii="Garamond" w:hAnsi="Garamond"/>
          <w:b/>
          <w:bCs/>
        </w:rPr>
        <w:t xml:space="preserve"> </w:t>
      </w:r>
      <w:r w:rsidRPr="00043CE3">
        <w:rPr>
          <w:rFonts w:ascii="Garamond" w:hAnsi="Garamond"/>
        </w:rPr>
        <w:t>Det kan være svært at huske alle sine kodeord. Heldigvis er ingen væsentlige sikkerhedsrisici forbundet med at skrive sine vigtigste kodeord</w:t>
      </w:r>
      <w:bookmarkStart w:id="0" w:name="_GoBack"/>
      <w:bookmarkEnd w:id="0"/>
      <w:r w:rsidRPr="00043CE3">
        <w:rPr>
          <w:rFonts w:ascii="Garamond" w:hAnsi="Garamond"/>
        </w:rPr>
        <w:t xml:space="preserve"> ned på e</w:t>
      </w:r>
      <w:r>
        <w:rPr>
          <w:rFonts w:ascii="Garamond" w:hAnsi="Garamond"/>
        </w:rPr>
        <w:t xml:space="preserve">n gul seddel og lægge den i tasken. </w:t>
      </w:r>
      <w:r w:rsidRPr="00043CE3">
        <w:rPr>
          <w:rFonts w:ascii="Garamond" w:hAnsi="Garamond"/>
        </w:rPr>
        <w:t>Sandt eller falsk?</w:t>
      </w:r>
    </w:p>
    <w:p w14:paraId="043A7D47" w14:textId="77777777" w:rsidR="005B309F" w:rsidRPr="00043CE3" w:rsidRDefault="005B309F" w:rsidP="005B309F">
      <w:pPr>
        <w:rPr>
          <w:rFonts w:ascii="Garamond" w:hAnsi="Garamond"/>
        </w:rPr>
      </w:pPr>
    </w:p>
    <w:p w14:paraId="52E4D04D" w14:textId="77777777" w:rsidR="005B309F" w:rsidRPr="00043CE3" w:rsidRDefault="005B309F" w:rsidP="005B309F">
      <w:pPr>
        <w:outlineLvl w:val="0"/>
        <w:rPr>
          <w:rFonts w:ascii="Garamond" w:hAnsi="Garamond"/>
        </w:rPr>
      </w:pPr>
      <w:r w:rsidRPr="00043CE3">
        <w:rPr>
          <w:rFonts w:ascii="Garamond" w:hAnsi="Garamond"/>
        </w:rPr>
        <w:t>Rigtigt svar: Falsk</w:t>
      </w:r>
    </w:p>
    <w:p w14:paraId="2F180D10" w14:textId="77777777" w:rsidR="005B309F" w:rsidRPr="00043CE3" w:rsidRDefault="005B309F" w:rsidP="005B309F">
      <w:pPr>
        <w:rPr>
          <w:rFonts w:ascii="Garamond" w:hAnsi="Garamond"/>
        </w:rPr>
      </w:pPr>
    </w:p>
    <w:p w14:paraId="6593222C" w14:textId="34452A2B" w:rsidR="005B309F" w:rsidRPr="00D91D3F" w:rsidRDefault="005B309F">
      <w:pPr>
        <w:rPr>
          <w:rFonts w:ascii="Garamond" w:hAnsi="Garamond"/>
        </w:rPr>
      </w:pPr>
      <w:r w:rsidRPr="00043CE3">
        <w:rPr>
          <w:rFonts w:ascii="Garamond" w:hAnsi="Garamond"/>
        </w:rPr>
        <w:t>Forklaring: Udover at være langt og kun brugt et sted, er et stærkt kodeord også kendetegnet ved, at du kan huske det i hovedet. Så snart du har skrevet dit kodeord ned, kan andre tilgå det.</w:t>
      </w:r>
    </w:p>
    <w:p w14:paraId="5C18B43E" w14:textId="77777777" w:rsidR="007D107F" w:rsidRPr="00D91D3F" w:rsidRDefault="007D107F">
      <w:pPr>
        <w:rPr>
          <w:rFonts w:ascii="Garamond" w:hAnsi="Garamond"/>
          <w:color w:val="000000"/>
          <w:highlight w:val="yellow"/>
        </w:rPr>
      </w:pPr>
    </w:p>
    <w:p w14:paraId="0908364C" w14:textId="7FC1B8CC" w:rsidR="00AE6A88" w:rsidRPr="00043CE3" w:rsidRDefault="00233E74" w:rsidP="00D91D3F">
      <w:pPr>
        <w:outlineLvl w:val="0"/>
        <w:rPr>
          <w:rFonts w:ascii="Garamond" w:hAnsi="Garamond"/>
        </w:rPr>
      </w:pPr>
      <w:r w:rsidRPr="00D91D3F">
        <w:rPr>
          <w:rFonts w:ascii="Garamond" w:hAnsi="Garamond"/>
          <w:b/>
          <w:bCs/>
          <w:highlight w:val="yellow"/>
        </w:rPr>
        <w:softHyphen/>
      </w:r>
    </w:p>
    <w:p w14:paraId="1B17CA5E" w14:textId="453F7ED8" w:rsidR="00AE6A88" w:rsidRPr="00043CE3" w:rsidRDefault="005B309F">
      <w:pPr>
        <w:rPr>
          <w:rFonts w:ascii="Garamond" w:hAnsi="Garamond"/>
        </w:rPr>
      </w:pPr>
      <w:r>
        <w:rPr>
          <w:rFonts w:ascii="Garamond" w:hAnsi="Garamond"/>
          <w:b/>
          <w:bCs/>
        </w:rPr>
        <w:t xml:space="preserve">6. </w:t>
      </w:r>
      <w:r w:rsidR="0062533F" w:rsidRPr="00043CE3">
        <w:rPr>
          <w:rFonts w:ascii="Garamond" w:hAnsi="Garamond"/>
        </w:rPr>
        <w:t xml:space="preserve">Når mit kodeord er stærkt nok, </w:t>
      </w:r>
      <w:r w:rsidR="001E28C2" w:rsidRPr="00043CE3">
        <w:rPr>
          <w:rFonts w:ascii="Garamond" w:hAnsi="Garamond"/>
        </w:rPr>
        <w:t xml:space="preserve">er der ingen fare forbundet med at genbruge det andre steder. </w:t>
      </w:r>
      <w:r w:rsidR="00AF6D81" w:rsidRPr="00043CE3">
        <w:rPr>
          <w:rFonts w:ascii="Garamond" w:hAnsi="Garamond"/>
        </w:rPr>
        <w:t>Sandt eller falsk?</w:t>
      </w:r>
    </w:p>
    <w:p w14:paraId="7ABB39EF" w14:textId="77777777" w:rsidR="00AE6A88" w:rsidRPr="00043CE3" w:rsidRDefault="00AE6A88">
      <w:pPr>
        <w:rPr>
          <w:rFonts w:ascii="Garamond" w:hAnsi="Garamond"/>
        </w:rPr>
      </w:pPr>
    </w:p>
    <w:p w14:paraId="7BAA7218" w14:textId="77777777" w:rsidR="00AE6A88" w:rsidRPr="00043CE3" w:rsidRDefault="00AE6A88" w:rsidP="003E70E1">
      <w:pPr>
        <w:outlineLvl w:val="0"/>
        <w:rPr>
          <w:rFonts w:ascii="Garamond" w:hAnsi="Garamond"/>
        </w:rPr>
      </w:pPr>
      <w:r w:rsidRPr="00043CE3">
        <w:rPr>
          <w:rFonts w:ascii="Garamond" w:hAnsi="Garamond"/>
        </w:rPr>
        <w:t>Rigtigt svar:</w:t>
      </w:r>
      <w:r w:rsidR="00AF6D81" w:rsidRPr="00043CE3">
        <w:rPr>
          <w:rFonts w:ascii="Garamond" w:hAnsi="Garamond"/>
        </w:rPr>
        <w:t xml:space="preserve"> Falsk</w:t>
      </w:r>
    </w:p>
    <w:p w14:paraId="54E7EEB1" w14:textId="77777777" w:rsidR="00AE6A88" w:rsidRPr="00043CE3" w:rsidRDefault="00AE6A88">
      <w:pPr>
        <w:rPr>
          <w:rFonts w:ascii="Garamond" w:hAnsi="Garamond"/>
        </w:rPr>
      </w:pPr>
    </w:p>
    <w:p w14:paraId="60BCCC66" w14:textId="77777777" w:rsidR="00AE6A88" w:rsidRPr="00043CE3" w:rsidRDefault="00AE6A88" w:rsidP="006D7BA0">
      <w:pPr>
        <w:rPr>
          <w:rFonts w:ascii="Garamond" w:hAnsi="Garamond"/>
        </w:rPr>
      </w:pPr>
      <w:r w:rsidRPr="00043CE3">
        <w:rPr>
          <w:rFonts w:ascii="Garamond" w:hAnsi="Garamond"/>
        </w:rPr>
        <w:t xml:space="preserve">Forklaring: </w:t>
      </w:r>
      <w:r w:rsidR="00C2591E" w:rsidRPr="00043CE3">
        <w:rPr>
          <w:rFonts w:ascii="Garamond" w:hAnsi="Garamond"/>
        </w:rPr>
        <w:t>Når du genbruger kodeord</w:t>
      </w:r>
      <w:r w:rsidR="00A13EE5" w:rsidRPr="00043CE3">
        <w:rPr>
          <w:rFonts w:ascii="Garamond" w:hAnsi="Garamond"/>
        </w:rPr>
        <w:t xml:space="preserve">, </w:t>
      </w:r>
      <w:r w:rsidR="00D106F2" w:rsidRPr="00043CE3">
        <w:rPr>
          <w:rFonts w:ascii="Garamond" w:hAnsi="Garamond"/>
        </w:rPr>
        <w:t xml:space="preserve">skal der kun ét angreb til, før alle </w:t>
      </w:r>
      <w:r w:rsidR="006D7BA0" w:rsidRPr="00043CE3">
        <w:rPr>
          <w:rFonts w:ascii="Garamond" w:hAnsi="Garamond"/>
        </w:rPr>
        <w:t xml:space="preserve">dine </w:t>
      </w:r>
      <w:r w:rsidR="00D106F2" w:rsidRPr="00043CE3">
        <w:rPr>
          <w:rFonts w:ascii="Garamond" w:hAnsi="Garamond"/>
        </w:rPr>
        <w:t>konti</w:t>
      </w:r>
      <w:r w:rsidR="006D7BA0" w:rsidRPr="00043CE3">
        <w:rPr>
          <w:rFonts w:ascii="Garamond" w:hAnsi="Garamond"/>
        </w:rPr>
        <w:t xml:space="preserve"> med det samme kodeord</w:t>
      </w:r>
      <w:r w:rsidR="00D106F2" w:rsidRPr="00043CE3">
        <w:rPr>
          <w:rFonts w:ascii="Garamond" w:hAnsi="Garamond"/>
        </w:rPr>
        <w:t xml:space="preserve"> er blevet hacket</w:t>
      </w:r>
      <w:r w:rsidR="003C78BF" w:rsidRPr="00043CE3">
        <w:rPr>
          <w:rFonts w:ascii="Garamond" w:hAnsi="Garamond"/>
        </w:rPr>
        <w:t xml:space="preserve">. </w:t>
      </w:r>
      <w:r w:rsidR="006C5308" w:rsidRPr="00043CE3">
        <w:rPr>
          <w:rFonts w:ascii="Garamond" w:hAnsi="Garamond"/>
        </w:rPr>
        <w:t xml:space="preserve">Det gælder også, selvom </w:t>
      </w:r>
      <w:r w:rsidR="00E05E53" w:rsidRPr="00043CE3">
        <w:rPr>
          <w:rFonts w:ascii="Garamond" w:hAnsi="Garamond"/>
        </w:rPr>
        <w:t xml:space="preserve">det genbrugte kodeord i sig selv er stærkt nok. </w:t>
      </w:r>
      <w:r w:rsidR="00053E20" w:rsidRPr="00043CE3">
        <w:rPr>
          <w:rFonts w:ascii="Garamond" w:hAnsi="Garamond"/>
        </w:rPr>
        <w:t xml:space="preserve">Som hovedregel </w:t>
      </w:r>
      <w:r w:rsidR="00EF647D" w:rsidRPr="00043CE3">
        <w:rPr>
          <w:rFonts w:ascii="Garamond" w:hAnsi="Garamond"/>
        </w:rPr>
        <w:t xml:space="preserve">skal </w:t>
      </w:r>
      <w:r w:rsidR="00450505" w:rsidRPr="00043CE3">
        <w:rPr>
          <w:rFonts w:ascii="Garamond" w:hAnsi="Garamond"/>
        </w:rPr>
        <w:t>dine vigtigste konti</w:t>
      </w:r>
      <w:r w:rsidR="00EF647D" w:rsidRPr="00043CE3">
        <w:rPr>
          <w:rFonts w:ascii="Garamond" w:hAnsi="Garamond"/>
        </w:rPr>
        <w:t xml:space="preserve"> være beskyttet med et kodeord, du </w:t>
      </w:r>
      <w:r w:rsidR="00450505" w:rsidRPr="00043CE3">
        <w:rPr>
          <w:rFonts w:ascii="Garamond" w:hAnsi="Garamond"/>
        </w:rPr>
        <w:t xml:space="preserve">ikke </w:t>
      </w:r>
      <w:r w:rsidR="00EF647D" w:rsidRPr="00043CE3">
        <w:rPr>
          <w:rFonts w:ascii="Garamond" w:hAnsi="Garamond"/>
        </w:rPr>
        <w:t>bruger andre steder.</w:t>
      </w:r>
    </w:p>
    <w:p w14:paraId="77C07174" w14:textId="77777777" w:rsidR="00CC2BA8" w:rsidRPr="00043CE3" w:rsidRDefault="00CC2BA8" w:rsidP="00C4228E">
      <w:pPr>
        <w:rPr>
          <w:rFonts w:ascii="Garamond" w:hAnsi="Garamond"/>
          <w:color w:val="000000"/>
        </w:rPr>
      </w:pPr>
    </w:p>
    <w:p w14:paraId="2CCD5EC9" w14:textId="77777777" w:rsidR="00CC2BA8" w:rsidRPr="00043CE3" w:rsidRDefault="00CC2BA8" w:rsidP="00C4228E">
      <w:pPr>
        <w:rPr>
          <w:rFonts w:ascii="Garamond" w:hAnsi="Garamond"/>
          <w:color w:val="000000"/>
        </w:rPr>
      </w:pPr>
    </w:p>
    <w:p w14:paraId="5DBA115F" w14:textId="587BC92C" w:rsidR="00C4228E" w:rsidRPr="00043CE3" w:rsidRDefault="005B309F" w:rsidP="000A12E2">
      <w:pPr>
        <w:rPr>
          <w:rFonts w:ascii="Garamond" w:hAnsi="Garamond"/>
          <w:color w:val="000000"/>
        </w:rPr>
      </w:pPr>
      <w:r w:rsidRPr="00D91D3F">
        <w:rPr>
          <w:rFonts w:ascii="Garamond" w:hAnsi="Garamond"/>
          <w:b/>
          <w:color w:val="000000"/>
        </w:rPr>
        <w:t>7</w:t>
      </w:r>
      <w:r w:rsidR="00C4228E" w:rsidRPr="00D91D3F">
        <w:rPr>
          <w:rFonts w:ascii="Garamond" w:hAnsi="Garamond"/>
          <w:b/>
          <w:color w:val="000000"/>
        </w:rPr>
        <w:t>.</w:t>
      </w:r>
      <w:r w:rsidR="00713B38" w:rsidRPr="00043CE3">
        <w:rPr>
          <w:rFonts w:ascii="Garamond" w:hAnsi="Garamond"/>
          <w:color w:val="000000"/>
        </w:rPr>
        <w:t xml:space="preserve"> </w:t>
      </w:r>
      <w:r w:rsidR="00B969CC" w:rsidRPr="00043CE3">
        <w:rPr>
          <w:rFonts w:ascii="Garamond" w:hAnsi="Garamond"/>
          <w:color w:val="000000"/>
        </w:rPr>
        <w:t xml:space="preserve">Det er umuligt at vide, om </w:t>
      </w:r>
      <w:r w:rsidR="00CA1D1A" w:rsidRPr="00043CE3">
        <w:rPr>
          <w:rFonts w:ascii="Garamond" w:hAnsi="Garamond"/>
          <w:color w:val="000000"/>
        </w:rPr>
        <w:t>en sms fra din kollega</w:t>
      </w:r>
      <w:r w:rsidR="000A53C5" w:rsidRPr="00043CE3">
        <w:rPr>
          <w:rFonts w:ascii="Garamond" w:hAnsi="Garamond"/>
          <w:color w:val="000000"/>
        </w:rPr>
        <w:t xml:space="preserve"> </w:t>
      </w:r>
      <w:r w:rsidR="000A12E2" w:rsidRPr="00043CE3">
        <w:rPr>
          <w:rFonts w:ascii="Garamond" w:hAnsi="Garamond"/>
          <w:color w:val="000000"/>
        </w:rPr>
        <w:t>virkelig er fra din kollega</w:t>
      </w:r>
      <w:r>
        <w:rPr>
          <w:rFonts w:ascii="Garamond" w:hAnsi="Garamond"/>
          <w:color w:val="000000"/>
        </w:rPr>
        <w:t>,</w:t>
      </w:r>
      <w:r w:rsidR="00085C73" w:rsidRPr="00043CE3">
        <w:rPr>
          <w:rFonts w:ascii="Garamond" w:hAnsi="Garamond"/>
          <w:color w:val="000000"/>
        </w:rPr>
        <w:t xml:space="preserve"> eller om det </w:t>
      </w:r>
      <w:r w:rsidR="00FC69A2" w:rsidRPr="00043CE3">
        <w:rPr>
          <w:rFonts w:ascii="Garamond" w:hAnsi="Garamond"/>
          <w:color w:val="000000"/>
        </w:rPr>
        <w:t>er fra en hacker, som u</w:t>
      </w:r>
      <w:r w:rsidR="009C2882" w:rsidRPr="00043CE3">
        <w:rPr>
          <w:rFonts w:ascii="Garamond" w:hAnsi="Garamond"/>
          <w:color w:val="000000"/>
        </w:rPr>
        <w:t>dgiver sig for at være</w:t>
      </w:r>
      <w:r w:rsidR="000A12E2" w:rsidRPr="00043CE3">
        <w:rPr>
          <w:rFonts w:ascii="Garamond" w:hAnsi="Garamond"/>
          <w:color w:val="000000"/>
        </w:rPr>
        <w:t xml:space="preserve"> vedkommende</w:t>
      </w:r>
      <w:r w:rsidR="009C2882" w:rsidRPr="00043CE3">
        <w:rPr>
          <w:rFonts w:ascii="Garamond" w:hAnsi="Garamond"/>
          <w:color w:val="000000"/>
        </w:rPr>
        <w:t>.</w:t>
      </w:r>
      <w:r w:rsidR="00451A51" w:rsidRPr="00043CE3">
        <w:rPr>
          <w:rFonts w:ascii="Garamond" w:hAnsi="Garamond"/>
          <w:color w:val="000000"/>
        </w:rPr>
        <w:t xml:space="preserve"> Sandt eller falsk?</w:t>
      </w:r>
    </w:p>
    <w:p w14:paraId="463946DF" w14:textId="77777777" w:rsidR="001615C6" w:rsidRPr="00043CE3" w:rsidRDefault="001615C6" w:rsidP="00C4228E">
      <w:pPr>
        <w:rPr>
          <w:rFonts w:ascii="Garamond" w:hAnsi="Garamond"/>
          <w:color w:val="000000"/>
        </w:rPr>
      </w:pPr>
    </w:p>
    <w:p w14:paraId="1E60BF4B" w14:textId="77777777" w:rsidR="00F64EAD" w:rsidRPr="00043CE3" w:rsidRDefault="00F64EAD" w:rsidP="003E70E1">
      <w:pPr>
        <w:outlineLvl w:val="0"/>
        <w:rPr>
          <w:rFonts w:ascii="Garamond" w:hAnsi="Garamond"/>
          <w:color w:val="000000"/>
        </w:rPr>
      </w:pPr>
      <w:r w:rsidRPr="00043CE3">
        <w:rPr>
          <w:rFonts w:ascii="Garamond" w:hAnsi="Garamond"/>
          <w:color w:val="000000"/>
        </w:rPr>
        <w:t>Svar: Sandt</w:t>
      </w:r>
    </w:p>
    <w:p w14:paraId="00975167" w14:textId="77777777" w:rsidR="00F64EAD" w:rsidRPr="00043CE3" w:rsidRDefault="00F64EAD" w:rsidP="00C4228E">
      <w:pPr>
        <w:rPr>
          <w:rFonts w:ascii="Garamond" w:hAnsi="Garamond"/>
          <w:color w:val="000000"/>
        </w:rPr>
      </w:pPr>
    </w:p>
    <w:p w14:paraId="481A95E3" w14:textId="28674504" w:rsidR="00F64EAD" w:rsidRPr="00043CE3" w:rsidRDefault="00F64EAD" w:rsidP="00312539">
      <w:pPr>
        <w:rPr>
          <w:rFonts w:ascii="Garamond" w:hAnsi="Garamond"/>
          <w:color w:val="000000"/>
        </w:rPr>
      </w:pPr>
      <w:r w:rsidRPr="00043CE3">
        <w:rPr>
          <w:rFonts w:ascii="Garamond" w:hAnsi="Garamond"/>
          <w:color w:val="000000"/>
        </w:rPr>
        <w:t xml:space="preserve">Forklaring: </w:t>
      </w:r>
      <w:r w:rsidR="00312539" w:rsidRPr="00043CE3">
        <w:rPr>
          <w:rFonts w:ascii="Garamond" w:hAnsi="Garamond"/>
          <w:color w:val="000000"/>
        </w:rPr>
        <w:t>E</w:t>
      </w:r>
      <w:r w:rsidR="007D25C9" w:rsidRPr="00043CE3">
        <w:rPr>
          <w:rFonts w:ascii="Garamond" w:hAnsi="Garamond"/>
          <w:color w:val="000000"/>
        </w:rPr>
        <w:t xml:space="preserve">n ondsindet hacker </w:t>
      </w:r>
      <w:r w:rsidR="00312539" w:rsidRPr="00043CE3">
        <w:rPr>
          <w:rFonts w:ascii="Garamond" w:hAnsi="Garamond"/>
          <w:color w:val="000000"/>
        </w:rPr>
        <w:t xml:space="preserve">kan </w:t>
      </w:r>
      <w:r w:rsidR="00505B4B" w:rsidRPr="00043CE3">
        <w:rPr>
          <w:rFonts w:ascii="Garamond" w:hAnsi="Garamond"/>
          <w:color w:val="000000"/>
        </w:rPr>
        <w:t xml:space="preserve">sende </w:t>
      </w:r>
      <w:r w:rsidR="00B62397" w:rsidRPr="00043CE3">
        <w:rPr>
          <w:rFonts w:ascii="Garamond" w:hAnsi="Garamond"/>
          <w:color w:val="000000"/>
        </w:rPr>
        <w:t xml:space="preserve">falske </w:t>
      </w:r>
      <w:r w:rsidR="00505B4B" w:rsidRPr="00043CE3">
        <w:rPr>
          <w:rFonts w:ascii="Garamond" w:hAnsi="Garamond"/>
          <w:color w:val="000000"/>
        </w:rPr>
        <w:t xml:space="preserve">beskeder via sms </w:t>
      </w:r>
      <w:r w:rsidR="00C32686" w:rsidRPr="00043CE3">
        <w:rPr>
          <w:rFonts w:ascii="Garamond" w:hAnsi="Garamond"/>
          <w:color w:val="000000"/>
        </w:rPr>
        <w:t xml:space="preserve">fra din kollegas </w:t>
      </w:r>
      <w:r w:rsidR="00560408" w:rsidRPr="00043CE3">
        <w:rPr>
          <w:rFonts w:ascii="Garamond" w:hAnsi="Garamond"/>
          <w:color w:val="000000"/>
        </w:rPr>
        <w:t xml:space="preserve">nummer. Beskeden vil endda </w:t>
      </w:r>
      <w:r w:rsidR="00066E02" w:rsidRPr="00043CE3">
        <w:rPr>
          <w:rFonts w:ascii="Garamond" w:hAnsi="Garamond"/>
          <w:color w:val="000000"/>
        </w:rPr>
        <w:t>optræde i den eksisterende korrespondance</w:t>
      </w:r>
      <w:r w:rsidR="00275007" w:rsidRPr="00043CE3">
        <w:rPr>
          <w:rFonts w:ascii="Garamond" w:hAnsi="Garamond"/>
          <w:color w:val="000000"/>
        </w:rPr>
        <w:t xml:space="preserve"> mellem dig og din kolleg</w:t>
      </w:r>
      <w:r w:rsidR="003653DD">
        <w:rPr>
          <w:rFonts w:ascii="Garamond" w:hAnsi="Garamond"/>
          <w:color w:val="000000"/>
        </w:rPr>
        <w:t>a</w:t>
      </w:r>
      <w:r w:rsidR="00275007" w:rsidRPr="00043CE3">
        <w:rPr>
          <w:rFonts w:ascii="Garamond" w:hAnsi="Garamond"/>
          <w:color w:val="000000"/>
        </w:rPr>
        <w:t>.</w:t>
      </w:r>
      <w:r w:rsidR="00806EC1" w:rsidRPr="00043CE3">
        <w:rPr>
          <w:rFonts w:ascii="Garamond" w:hAnsi="Garamond"/>
          <w:color w:val="000000"/>
        </w:rPr>
        <w:t xml:space="preserve"> </w:t>
      </w:r>
      <w:r w:rsidR="00126F3F" w:rsidRPr="00043CE3">
        <w:rPr>
          <w:rFonts w:ascii="Garamond" w:hAnsi="Garamond"/>
          <w:color w:val="000000"/>
        </w:rPr>
        <w:t>Uanset hve</w:t>
      </w:r>
      <w:r w:rsidR="00E710F2" w:rsidRPr="00043CE3">
        <w:rPr>
          <w:rFonts w:ascii="Garamond" w:hAnsi="Garamond"/>
          <w:color w:val="000000"/>
        </w:rPr>
        <w:t>m afsenderen på en sms ser ud til at være</w:t>
      </w:r>
      <w:r w:rsidR="00F460B4" w:rsidRPr="00043CE3">
        <w:rPr>
          <w:rFonts w:ascii="Garamond" w:hAnsi="Garamond"/>
          <w:color w:val="000000"/>
        </w:rPr>
        <w:t xml:space="preserve">, så videregiv aldrig følsomme oplysninger og </w:t>
      </w:r>
      <w:r w:rsidR="00FC5A90" w:rsidRPr="00043CE3">
        <w:rPr>
          <w:rFonts w:ascii="Garamond" w:hAnsi="Garamond"/>
          <w:color w:val="000000"/>
        </w:rPr>
        <w:t>vær skeptisk i forhold til at klikke på links i sms’er</w:t>
      </w:r>
      <w:r w:rsidR="00F460B4" w:rsidRPr="00043CE3">
        <w:rPr>
          <w:rFonts w:ascii="Garamond" w:hAnsi="Garamond"/>
          <w:color w:val="000000"/>
        </w:rPr>
        <w:t>.</w:t>
      </w:r>
      <w:r w:rsidR="008637B2" w:rsidRPr="00043CE3">
        <w:rPr>
          <w:rFonts w:ascii="Garamond" w:hAnsi="Garamond"/>
          <w:color w:val="000000"/>
        </w:rPr>
        <w:t xml:space="preserve"> </w:t>
      </w:r>
      <w:r w:rsidR="00B93844" w:rsidRPr="00043CE3">
        <w:rPr>
          <w:rFonts w:ascii="Garamond" w:hAnsi="Garamond"/>
          <w:color w:val="000000"/>
        </w:rPr>
        <w:t>Svar altid tilbage med et spørgsmål</w:t>
      </w:r>
      <w:r w:rsidR="00570BFA" w:rsidRPr="00043CE3">
        <w:rPr>
          <w:rFonts w:ascii="Garamond" w:hAnsi="Garamond"/>
          <w:color w:val="000000"/>
        </w:rPr>
        <w:t xml:space="preserve"> til</w:t>
      </w:r>
      <w:r w:rsidR="00814EAA" w:rsidRPr="00043CE3">
        <w:rPr>
          <w:rFonts w:ascii="Garamond" w:hAnsi="Garamond"/>
          <w:color w:val="000000"/>
        </w:rPr>
        <w:t xml:space="preserve"> din kollega</w:t>
      </w:r>
      <w:r w:rsidR="00B93844" w:rsidRPr="00043CE3">
        <w:rPr>
          <w:rFonts w:ascii="Garamond" w:hAnsi="Garamond"/>
          <w:color w:val="000000"/>
        </w:rPr>
        <w:t>, hvis du er i tvivl.</w:t>
      </w:r>
    </w:p>
    <w:p w14:paraId="449128A5" w14:textId="77777777" w:rsidR="005B309F" w:rsidRDefault="005B309F" w:rsidP="00043CE3">
      <w:pPr>
        <w:rPr>
          <w:rFonts w:ascii="Garamond" w:hAnsi="Garamond"/>
          <w:color w:val="000000"/>
        </w:rPr>
      </w:pPr>
    </w:p>
    <w:p w14:paraId="63B93E1C" w14:textId="77777777" w:rsidR="005B309F" w:rsidRPr="00043CE3" w:rsidRDefault="005B309F" w:rsidP="005B309F">
      <w:pPr>
        <w:rPr>
          <w:rFonts w:ascii="Garamond" w:hAnsi="Garamond"/>
          <w:color w:val="000000"/>
        </w:rPr>
      </w:pPr>
    </w:p>
    <w:p w14:paraId="5490B6F3" w14:textId="78DCD032" w:rsidR="005B309F" w:rsidRPr="00043CE3" w:rsidRDefault="005B309F" w:rsidP="005B309F">
      <w:pPr>
        <w:rPr>
          <w:rFonts w:ascii="Garamond" w:hAnsi="Garamond"/>
          <w:color w:val="000000"/>
        </w:rPr>
      </w:pPr>
      <w:r w:rsidRPr="00D91D3F">
        <w:rPr>
          <w:rFonts w:ascii="Garamond" w:hAnsi="Garamond"/>
          <w:b/>
          <w:color w:val="000000"/>
        </w:rPr>
        <w:t>8.</w:t>
      </w:r>
      <w:r>
        <w:rPr>
          <w:rFonts w:ascii="Garamond" w:hAnsi="Garamond"/>
          <w:color w:val="000000"/>
        </w:rPr>
        <w:t xml:space="preserve"> </w:t>
      </w:r>
      <w:r w:rsidRPr="00043CE3">
        <w:rPr>
          <w:rFonts w:ascii="Garamond" w:hAnsi="Garamond"/>
          <w:color w:val="000000"/>
        </w:rPr>
        <w:t>Det er umuligt at vide, om en e-mail fra din</w:t>
      </w:r>
      <w:r>
        <w:rPr>
          <w:rFonts w:ascii="Garamond" w:hAnsi="Garamond"/>
          <w:color w:val="000000"/>
        </w:rPr>
        <w:t xml:space="preserve"> skoleleder virkelig er fra din skoleleder</w:t>
      </w:r>
      <w:r w:rsidRPr="00043CE3">
        <w:rPr>
          <w:rFonts w:ascii="Garamond" w:hAnsi="Garamond"/>
          <w:color w:val="000000"/>
        </w:rPr>
        <w:t>, eller om det er en hacker, som giver sig ud for at være vedkommende. Sandt eller falsk?</w:t>
      </w:r>
    </w:p>
    <w:p w14:paraId="4EC76F01" w14:textId="77777777" w:rsidR="005B309F" w:rsidRPr="00043CE3" w:rsidRDefault="005B309F" w:rsidP="005B309F">
      <w:pPr>
        <w:rPr>
          <w:rFonts w:ascii="Garamond" w:hAnsi="Garamond"/>
          <w:color w:val="000000"/>
        </w:rPr>
      </w:pPr>
    </w:p>
    <w:p w14:paraId="53FA5453" w14:textId="77777777" w:rsidR="005B309F" w:rsidRPr="00043CE3" w:rsidRDefault="005B309F" w:rsidP="005B309F">
      <w:pPr>
        <w:outlineLvl w:val="0"/>
        <w:rPr>
          <w:rFonts w:ascii="Garamond" w:hAnsi="Garamond"/>
          <w:color w:val="000000"/>
        </w:rPr>
      </w:pPr>
      <w:r w:rsidRPr="00043CE3">
        <w:rPr>
          <w:rFonts w:ascii="Garamond" w:hAnsi="Garamond"/>
          <w:color w:val="000000"/>
        </w:rPr>
        <w:t>Svar: Falsk</w:t>
      </w:r>
    </w:p>
    <w:p w14:paraId="4581E19F" w14:textId="77777777" w:rsidR="005B309F" w:rsidRPr="00043CE3" w:rsidRDefault="005B309F" w:rsidP="005B309F">
      <w:pPr>
        <w:rPr>
          <w:rFonts w:ascii="Garamond" w:hAnsi="Garamond"/>
          <w:color w:val="000000"/>
        </w:rPr>
      </w:pPr>
    </w:p>
    <w:p w14:paraId="22B97910" w14:textId="14C5F9A1" w:rsidR="005B309F" w:rsidRPr="00043CE3" w:rsidRDefault="005B309F" w:rsidP="005B309F">
      <w:pPr>
        <w:rPr>
          <w:rFonts w:ascii="Garamond" w:hAnsi="Garamond"/>
          <w:vanish/>
          <w:color w:val="000000"/>
          <w:specVanish/>
        </w:rPr>
      </w:pPr>
      <w:r w:rsidRPr="00043CE3">
        <w:rPr>
          <w:rFonts w:ascii="Garamond" w:hAnsi="Garamond"/>
          <w:color w:val="000000"/>
        </w:rPr>
        <w:t>Forklaring: Hvis ondsindede hackere foregiver, at de er en fra</w:t>
      </w:r>
      <w:r>
        <w:rPr>
          <w:rFonts w:ascii="Garamond" w:hAnsi="Garamond"/>
          <w:color w:val="000000"/>
        </w:rPr>
        <w:t xml:space="preserve"> din skole</w:t>
      </w:r>
      <w:r w:rsidRPr="00043CE3">
        <w:rPr>
          <w:rFonts w:ascii="Garamond" w:hAnsi="Garamond"/>
          <w:color w:val="000000"/>
        </w:rPr>
        <w:t xml:space="preserve">, vil de i mange tilfælde afsløre sig selv på to punkter: E-mailadressen hører til uden for din organisation, og de vil altid have dig til </w:t>
      </w:r>
      <w:r w:rsidRPr="00043CE3">
        <w:rPr>
          <w:rFonts w:ascii="Garamond" w:hAnsi="Garamond"/>
          <w:color w:val="000000"/>
        </w:rPr>
        <w:lastRenderedPageBreak/>
        <w:t xml:space="preserve">gøre noget ”nu”. Du kan tjekke, hvor e-mailadressen hører til, ved at </w:t>
      </w:r>
      <w:proofErr w:type="spellStart"/>
      <w:r w:rsidRPr="00043CE3">
        <w:rPr>
          <w:rFonts w:ascii="Garamond" w:hAnsi="Garamond"/>
          <w:color w:val="000000"/>
        </w:rPr>
        <w:t>højreklikke</w:t>
      </w:r>
      <w:proofErr w:type="spellEnd"/>
      <w:r w:rsidRPr="00043CE3">
        <w:rPr>
          <w:rFonts w:ascii="Garamond" w:hAnsi="Garamond"/>
          <w:color w:val="000000"/>
        </w:rPr>
        <w:t xml:space="preserve"> på afsenderens navn. Gør det til en vane altid at spørge afsenderen, som vil have dig til at gøre noget ”nu”, hvad vedkommende skal bruge det til.</w:t>
      </w:r>
    </w:p>
    <w:p w14:paraId="40662EA8" w14:textId="77777777" w:rsidR="005B309F" w:rsidRDefault="005B309F" w:rsidP="005B309F">
      <w:pPr>
        <w:rPr>
          <w:rFonts w:ascii="Garamond" w:hAnsi="Garamond"/>
          <w:color w:val="000000"/>
        </w:rPr>
      </w:pPr>
      <w:r>
        <w:rPr>
          <w:rFonts w:ascii="Garamond" w:hAnsi="Garamond"/>
          <w:color w:val="000000"/>
        </w:rPr>
        <w:t xml:space="preserve"> </w:t>
      </w:r>
    </w:p>
    <w:p w14:paraId="654A66AE" w14:textId="77777777" w:rsidR="00E42DB8" w:rsidRPr="00043CE3" w:rsidRDefault="00E42DB8" w:rsidP="00043CE3">
      <w:pPr>
        <w:rPr>
          <w:rFonts w:ascii="Garamond" w:hAnsi="Garamond"/>
          <w:color w:val="000000"/>
        </w:rPr>
      </w:pPr>
    </w:p>
    <w:sectPr w:rsidR="00E42DB8" w:rsidRPr="00043CE3" w:rsidSect="00D3611C">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2B00D40"/>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AA260E48"/>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19D9524B"/>
    <w:multiLevelType w:val="hybridMultilevel"/>
    <w:tmpl w:val="AF84FC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0120E19"/>
    <w:multiLevelType w:val="hybridMultilevel"/>
    <w:tmpl w:val="BE58DB22"/>
    <w:lvl w:ilvl="0" w:tplc="471EAF90">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9A47549"/>
    <w:multiLevelType w:val="hybridMultilevel"/>
    <w:tmpl w:val="A1E670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DFC20AC"/>
    <w:multiLevelType w:val="hybridMultilevel"/>
    <w:tmpl w:val="206AD15E"/>
    <w:lvl w:ilvl="0" w:tplc="04060001">
      <w:start w:val="1"/>
      <w:numFmt w:val="bullet"/>
      <w:lvlText w:val=""/>
      <w:lvlJc w:val="left"/>
      <w:pPr>
        <w:ind w:left="760" w:hanging="360"/>
      </w:pPr>
      <w:rPr>
        <w:rFonts w:ascii="Symbol" w:hAnsi="Symbol" w:hint="default"/>
      </w:rPr>
    </w:lvl>
    <w:lvl w:ilvl="1" w:tplc="04060003" w:tentative="1">
      <w:start w:val="1"/>
      <w:numFmt w:val="bullet"/>
      <w:lvlText w:val="o"/>
      <w:lvlJc w:val="left"/>
      <w:pPr>
        <w:ind w:left="1480" w:hanging="360"/>
      </w:pPr>
      <w:rPr>
        <w:rFonts w:ascii="Courier New" w:hAnsi="Courier New" w:cs="Courier New" w:hint="default"/>
      </w:rPr>
    </w:lvl>
    <w:lvl w:ilvl="2" w:tplc="04060005" w:tentative="1">
      <w:start w:val="1"/>
      <w:numFmt w:val="bullet"/>
      <w:lvlText w:val=""/>
      <w:lvlJc w:val="left"/>
      <w:pPr>
        <w:ind w:left="2200" w:hanging="360"/>
      </w:pPr>
      <w:rPr>
        <w:rFonts w:ascii="Wingdings" w:hAnsi="Wingdings" w:hint="default"/>
      </w:rPr>
    </w:lvl>
    <w:lvl w:ilvl="3" w:tplc="04060001" w:tentative="1">
      <w:start w:val="1"/>
      <w:numFmt w:val="bullet"/>
      <w:lvlText w:val=""/>
      <w:lvlJc w:val="left"/>
      <w:pPr>
        <w:ind w:left="2920" w:hanging="360"/>
      </w:pPr>
      <w:rPr>
        <w:rFonts w:ascii="Symbol" w:hAnsi="Symbol" w:hint="default"/>
      </w:rPr>
    </w:lvl>
    <w:lvl w:ilvl="4" w:tplc="04060003" w:tentative="1">
      <w:start w:val="1"/>
      <w:numFmt w:val="bullet"/>
      <w:lvlText w:val="o"/>
      <w:lvlJc w:val="left"/>
      <w:pPr>
        <w:ind w:left="3640" w:hanging="360"/>
      </w:pPr>
      <w:rPr>
        <w:rFonts w:ascii="Courier New" w:hAnsi="Courier New" w:cs="Courier New" w:hint="default"/>
      </w:rPr>
    </w:lvl>
    <w:lvl w:ilvl="5" w:tplc="04060005" w:tentative="1">
      <w:start w:val="1"/>
      <w:numFmt w:val="bullet"/>
      <w:lvlText w:val=""/>
      <w:lvlJc w:val="left"/>
      <w:pPr>
        <w:ind w:left="4360" w:hanging="360"/>
      </w:pPr>
      <w:rPr>
        <w:rFonts w:ascii="Wingdings" w:hAnsi="Wingdings" w:hint="default"/>
      </w:rPr>
    </w:lvl>
    <w:lvl w:ilvl="6" w:tplc="04060001" w:tentative="1">
      <w:start w:val="1"/>
      <w:numFmt w:val="bullet"/>
      <w:lvlText w:val=""/>
      <w:lvlJc w:val="left"/>
      <w:pPr>
        <w:ind w:left="5080" w:hanging="360"/>
      </w:pPr>
      <w:rPr>
        <w:rFonts w:ascii="Symbol" w:hAnsi="Symbol" w:hint="default"/>
      </w:rPr>
    </w:lvl>
    <w:lvl w:ilvl="7" w:tplc="04060003" w:tentative="1">
      <w:start w:val="1"/>
      <w:numFmt w:val="bullet"/>
      <w:lvlText w:val="o"/>
      <w:lvlJc w:val="left"/>
      <w:pPr>
        <w:ind w:left="5800" w:hanging="360"/>
      </w:pPr>
      <w:rPr>
        <w:rFonts w:ascii="Courier New" w:hAnsi="Courier New" w:cs="Courier New" w:hint="default"/>
      </w:rPr>
    </w:lvl>
    <w:lvl w:ilvl="8" w:tplc="04060005" w:tentative="1">
      <w:start w:val="1"/>
      <w:numFmt w:val="bullet"/>
      <w:lvlText w:val=""/>
      <w:lvlJc w:val="left"/>
      <w:pPr>
        <w:ind w:left="6520" w:hanging="360"/>
      </w:pPr>
      <w:rPr>
        <w:rFonts w:ascii="Wingdings" w:hAnsi="Wingdings" w:hint="default"/>
      </w:rPr>
    </w:lvl>
  </w:abstractNum>
  <w:abstractNum w:abstractNumId="6" w15:restartNumberingAfterBreak="0">
    <w:nsid w:val="6B641844"/>
    <w:multiLevelType w:val="hybridMultilevel"/>
    <w:tmpl w:val="7944967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717F72C4"/>
    <w:multiLevelType w:val="hybridMultilevel"/>
    <w:tmpl w:val="F2A42940"/>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79352D65"/>
    <w:multiLevelType w:val="hybridMultilevel"/>
    <w:tmpl w:val="5E9E662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79E81D21"/>
    <w:multiLevelType w:val="hybridMultilevel"/>
    <w:tmpl w:val="51BA9EDC"/>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2"/>
  </w:num>
  <w:num w:numId="5">
    <w:abstractNumId w:val="7"/>
  </w:num>
  <w:num w:numId="6">
    <w:abstractNumId w:val="4"/>
  </w:num>
  <w:num w:numId="7">
    <w:abstractNumId w:val="0"/>
  </w:num>
  <w:num w:numId="8">
    <w:abstractNumId w:val="0"/>
  </w:num>
  <w:num w:numId="9">
    <w:abstractNumId w:val="8"/>
  </w:num>
  <w:num w:numId="10">
    <w:abstractNumId w:val="0"/>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0B7"/>
    <w:rsid w:val="000002AF"/>
    <w:rsid w:val="0000209E"/>
    <w:rsid w:val="0000221E"/>
    <w:rsid w:val="00002961"/>
    <w:rsid w:val="000033D6"/>
    <w:rsid w:val="00003F1C"/>
    <w:rsid w:val="00004D61"/>
    <w:rsid w:val="00004FDB"/>
    <w:rsid w:val="00005277"/>
    <w:rsid w:val="0000548F"/>
    <w:rsid w:val="00006129"/>
    <w:rsid w:val="000067FC"/>
    <w:rsid w:val="00006DAD"/>
    <w:rsid w:val="00007447"/>
    <w:rsid w:val="00007589"/>
    <w:rsid w:val="000076ED"/>
    <w:rsid w:val="0000798C"/>
    <w:rsid w:val="00010209"/>
    <w:rsid w:val="00011070"/>
    <w:rsid w:val="00011A24"/>
    <w:rsid w:val="0001212D"/>
    <w:rsid w:val="00012309"/>
    <w:rsid w:val="00012592"/>
    <w:rsid w:val="00012CEA"/>
    <w:rsid w:val="00012EEA"/>
    <w:rsid w:val="000135E3"/>
    <w:rsid w:val="0001469A"/>
    <w:rsid w:val="00014DCB"/>
    <w:rsid w:val="0001586F"/>
    <w:rsid w:val="00015C54"/>
    <w:rsid w:val="0001769C"/>
    <w:rsid w:val="0002157C"/>
    <w:rsid w:val="000215D9"/>
    <w:rsid w:val="00021DEB"/>
    <w:rsid w:val="00022603"/>
    <w:rsid w:val="0002316C"/>
    <w:rsid w:val="00023DC4"/>
    <w:rsid w:val="00025030"/>
    <w:rsid w:val="0002540B"/>
    <w:rsid w:val="00025594"/>
    <w:rsid w:val="00025D27"/>
    <w:rsid w:val="00025DE1"/>
    <w:rsid w:val="00026C89"/>
    <w:rsid w:val="000279F1"/>
    <w:rsid w:val="00027C5B"/>
    <w:rsid w:val="0003032E"/>
    <w:rsid w:val="000305D2"/>
    <w:rsid w:val="00030691"/>
    <w:rsid w:val="00030864"/>
    <w:rsid w:val="00030DF2"/>
    <w:rsid w:val="000319E8"/>
    <w:rsid w:val="00032A3F"/>
    <w:rsid w:val="00032D8A"/>
    <w:rsid w:val="00033783"/>
    <w:rsid w:val="00035E31"/>
    <w:rsid w:val="00036C3B"/>
    <w:rsid w:val="0003724F"/>
    <w:rsid w:val="00037F08"/>
    <w:rsid w:val="000403F8"/>
    <w:rsid w:val="00041801"/>
    <w:rsid w:val="00043CE3"/>
    <w:rsid w:val="00043ED4"/>
    <w:rsid w:val="00045446"/>
    <w:rsid w:val="00047163"/>
    <w:rsid w:val="00047955"/>
    <w:rsid w:val="00052B5F"/>
    <w:rsid w:val="000534EC"/>
    <w:rsid w:val="00053E20"/>
    <w:rsid w:val="000548D9"/>
    <w:rsid w:val="000553AD"/>
    <w:rsid w:val="00057EF6"/>
    <w:rsid w:val="000611A3"/>
    <w:rsid w:val="000624B5"/>
    <w:rsid w:val="00062588"/>
    <w:rsid w:val="000644DC"/>
    <w:rsid w:val="00064EDE"/>
    <w:rsid w:val="00065E52"/>
    <w:rsid w:val="0006679D"/>
    <w:rsid w:val="00066E02"/>
    <w:rsid w:val="0006722A"/>
    <w:rsid w:val="00067BC0"/>
    <w:rsid w:val="00067D56"/>
    <w:rsid w:val="000723FD"/>
    <w:rsid w:val="00072E3D"/>
    <w:rsid w:val="00073CB9"/>
    <w:rsid w:val="00073D45"/>
    <w:rsid w:val="00074F6A"/>
    <w:rsid w:val="000756A5"/>
    <w:rsid w:val="000757E5"/>
    <w:rsid w:val="00075AB3"/>
    <w:rsid w:val="00076C69"/>
    <w:rsid w:val="00076FC7"/>
    <w:rsid w:val="0007735A"/>
    <w:rsid w:val="000777A5"/>
    <w:rsid w:val="00077FA2"/>
    <w:rsid w:val="00080FF5"/>
    <w:rsid w:val="00083574"/>
    <w:rsid w:val="0008384D"/>
    <w:rsid w:val="00084067"/>
    <w:rsid w:val="00085886"/>
    <w:rsid w:val="00085BBA"/>
    <w:rsid w:val="00085C73"/>
    <w:rsid w:val="00086787"/>
    <w:rsid w:val="00086F5C"/>
    <w:rsid w:val="00087304"/>
    <w:rsid w:val="0009094A"/>
    <w:rsid w:val="00092261"/>
    <w:rsid w:val="00092827"/>
    <w:rsid w:val="00093072"/>
    <w:rsid w:val="00093947"/>
    <w:rsid w:val="00093B79"/>
    <w:rsid w:val="000940D6"/>
    <w:rsid w:val="0009604A"/>
    <w:rsid w:val="00096076"/>
    <w:rsid w:val="00096BD2"/>
    <w:rsid w:val="0009719C"/>
    <w:rsid w:val="00097450"/>
    <w:rsid w:val="000975B3"/>
    <w:rsid w:val="00097816"/>
    <w:rsid w:val="0009781E"/>
    <w:rsid w:val="00097D0E"/>
    <w:rsid w:val="00097F24"/>
    <w:rsid w:val="000A12E2"/>
    <w:rsid w:val="000A34B9"/>
    <w:rsid w:val="000A3706"/>
    <w:rsid w:val="000A486C"/>
    <w:rsid w:val="000A4CB3"/>
    <w:rsid w:val="000A532A"/>
    <w:rsid w:val="000A53C5"/>
    <w:rsid w:val="000A545F"/>
    <w:rsid w:val="000A6CD9"/>
    <w:rsid w:val="000A6E6E"/>
    <w:rsid w:val="000B0A21"/>
    <w:rsid w:val="000B0D6D"/>
    <w:rsid w:val="000B1808"/>
    <w:rsid w:val="000B1F2E"/>
    <w:rsid w:val="000B2102"/>
    <w:rsid w:val="000B2F45"/>
    <w:rsid w:val="000B351F"/>
    <w:rsid w:val="000B371C"/>
    <w:rsid w:val="000B4052"/>
    <w:rsid w:val="000B4FA0"/>
    <w:rsid w:val="000B502C"/>
    <w:rsid w:val="000B51BA"/>
    <w:rsid w:val="000B6C71"/>
    <w:rsid w:val="000B7FB3"/>
    <w:rsid w:val="000C15F6"/>
    <w:rsid w:val="000C253C"/>
    <w:rsid w:val="000C27FA"/>
    <w:rsid w:val="000C489B"/>
    <w:rsid w:val="000C49FA"/>
    <w:rsid w:val="000C5707"/>
    <w:rsid w:val="000C5F41"/>
    <w:rsid w:val="000C65C5"/>
    <w:rsid w:val="000C697C"/>
    <w:rsid w:val="000C6A5F"/>
    <w:rsid w:val="000C6BD2"/>
    <w:rsid w:val="000C73F7"/>
    <w:rsid w:val="000C742D"/>
    <w:rsid w:val="000C7CB4"/>
    <w:rsid w:val="000D1CB0"/>
    <w:rsid w:val="000D221B"/>
    <w:rsid w:val="000D2443"/>
    <w:rsid w:val="000D2AD6"/>
    <w:rsid w:val="000D315F"/>
    <w:rsid w:val="000D4D86"/>
    <w:rsid w:val="000D522C"/>
    <w:rsid w:val="000D7DC1"/>
    <w:rsid w:val="000E054C"/>
    <w:rsid w:val="000E05D0"/>
    <w:rsid w:val="000E0F2B"/>
    <w:rsid w:val="000E1C47"/>
    <w:rsid w:val="000E1EC0"/>
    <w:rsid w:val="000E24AC"/>
    <w:rsid w:val="000E3C76"/>
    <w:rsid w:val="000E4889"/>
    <w:rsid w:val="000E4CE8"/>
    <w:rsid w:val="000E5023"/>
    <w:rsid w:val="000E526D"/>
    <w:rsid w:val="000E5496"/>
    <w:rsid w:val="000E6288"/>
    <w:rsid w:val="000E694E"/>
    <w:rsid w:val="000E6EC3"/>
    <w:rsid w:val="000E77CD"/>
    <w:rsid w:val="000F272F"/>
    <w:rsid w:val="000F39A4"/>
    <w:rsid w:val="000F3E26"/>
    <w:rsid w:val="000F4538"/>
    <w:rsid w:val="000F49E9"/>
    <w:rsid w:val="000F56C0"/>
    <w:rsid w:val="000F5857"/>
    <w:rsid w:val="000F6843"/>
    <w:rsid w:val="00102E01"/>
    <w:rsid w:val="00102F3D"/>
    <w:rsid w:val="00103092"/>
    <w:rsid w:val="00104FF2"/>
    <w:rsid w:val="00106891"/>
    <w:rsid w:val="001071DB"/>
    <w:rsid w:val="001075EE"/>
    <w:rsid w:val="00111815"/>
    <w:rsid w:val="00112D17"/>
    <w:rsid w:val="001135DC"/>
    <w:rsid w:val="00113B97"/>
    <w:rsid w:val="00113FAE"/>
    <w:rsid w:val="00113FE4"/>
    <w:rsid w:val="00114DA9"/>
    <w:rsid w:val="00117B1D"/>
    <w:rsid w:val="001221B9"/>
    <w:rsid w:val="001225E1"/>
    <w:rsid w:val="00122D26"/>
    <w:rsid w:val="001249A5"/>
    <w:rsid w:val="00125EA1"/>
    <w:rsid w:val="0012611A"/>
    <w:rsid w:val="0012648D"/>
    <w:rsid w:val="001266B9"/>
    <w:rsid w:val="00126F3F"/>
    <w:rsid w:val="00130977"/>
    <w:rsid w:val="00130C3B"/>
    <w:rsid w:val="00131F88"/>
    <w:rsid w:val="00132CD7"/>
    <w:rsid w:val="0013554D"/>
    <w:rsid w:val="00137105"/>
    <w:rsid w:val="001371DF"/>
    <w:rsid w:val="00137DF8"/>
    <w:rsid w:val="001404E9"/>
    <w:rsid w:val="00140505"/>
    <w:rsid w:val="00141405"/>
    <w:rsid w:val="001421F8"/>
    <w:rsid w:val="001433B9"/>
    <w:rsid w:val="00143BAD"/>
    <w:rsid w:val="0014499B"/>
    <w:rsid w:val="0014523C"/>
    <w:rsid w:val="00145D9B"/>
    <w:rsid w:val="001463B5"/>
    <w:rsid w:val="001468E7"/>
    <w:rsid w:val="00146E22"/>
    <w:rsid w:val="00146EDB"/>
    <w:rsid w:val="001508EC"/>
    <w:rsid w:val="001509B7"/>
    <w:rsid w:val="00152613"/>
    <w:rsid w:val="00152AA6"/>
    <w:rsid w:val="00153040"/>
    <w:rsid w:val="00153CF6"/>
    <w:rsid w:val="00154641"/>
    <w:rsid w:val="00155884"/>
    <w:rsid w:val="0015678F"/>
    <w:rsid w:val="00156DA1"/>
    <w:rsid w:val="00160692"/>
    <w:rsid w:val="00160D8A"/>
    <w:rsid w:val="00160FAD"/>
    <w:rsid w:val="001615C6"/>
    <w:rsid w:val="001618F2"/>
    <w:rsid w:val="00161AF7"/>
    <w:rsid w:val="00161B67"/>
    <w:rsid w:val="00163326"/>
    <w:rsid w:val="00163C33"/>
    <w:rsid w:val="0016475F"/>
    <w:rsid w:val="00164A5D"/>
    <w:rsid w:val="00165F0D"/>
    <w:rsid w:val="00165FF1"/>
    <w:rsid w:val="00166756"/>
    <w:rsid w:val="001669C2"/>
    <w:rsid w:val="00170194"/>
    <w:rsid w:val="00172383"/>
    <w:rsid w:val="001723D2"/>
    <w:rsid w:val="00173CF8"/>
    <w:rsid w:val="001742AE"/>
    <w:rsid w:val="0017545D"/>
    <w:rsid w:val="00175A4E"/>
    <w:rsid w:val="00175C2C"/>
    <w:rsid w:val="00176E9D"/>
    <w:rsid w:val="00177794"/>
    <w:rsid w:val="00177A2E"/>
    <w:rsid w:val="00180BF7"/>
    <w:rsid w:val="00180EDE"/>
    <w:rsid w:val="00181053"/>
    <w:rsid w:val="00181447"/>
    <w:rsid w:val="0018204D"/>
    <w:rsid w:val="001826F9"/>
    <w:rsid w:val="0018278D"/>
    <w:rsid w:val="00183BA9"/>
    <w:rsid w:val="00183C7B"/>
    <w:rsid w:val="00184258"/>
    <w:rsid w:val="00184A8F"/>
    <w:rsid w:val="001853F4"/>
    <w:rsid w:val="001857DB"/>
    <w:rsid w:val="00186873"/>
    <w:rsid w:val="0018698B"/>
    <w:rsid w:val="00187305"/>
    <w:rsid w:val="001875D2"/>
    <w:rsid w:val="00190FC2"/>
    <w:rsid w:val="0019132C"/>
    <w:rsid w:val="001913FB"/>
    <w:rsid w:val="001936FB"/>
    <w:rsid w:val="00193C7B"/>
    <w:rsid w:val="0019570A"/>
    <w:rsid w:val="001976FB"/>
    <w:rsid w:val="001A0DC7"/>
    <w:rsid w:val="001A1086"/>
    <w:rsid w:val="001A207E"/>
    <w:rsid w:val="001A2E64"/>
    <w:rsid w:val="001A3719"/>
    <w:rsid w:val="001A5967"/>
    <w:rsid w:val="001A6528"/>
    <w:rsid w:val="001A6867"/>
    <w:rsid w:val="001B0049"/>
    <w:rsid w:val="001B1369"/>
    <w:rsid w:val="001B14B5"/>
    <w:rsid w:val="001B1A21"/>
    <w:rsid w:val="001B28F7"/>
    <w:rsid w:val="001B3209"/>
    <w:rsid w:val="001B486B"/>
    <w:rsid w:val="001B542F"/>
    <w:rsid w:val="001B6D65"/>
    <w:rsid w:val="001B7420"/>
    <w:rsid w:val="001B76A6"/>
    <w:rsid w:val="001C0137"/>
    <w:rsid w:val="001C0545"/>
    <w:rsid w:val="001C1F48"/>
    <w:rsid w:val="001C30A2"/>
    <w:rsid w:val="001C3E2E"/>
    <w:rsid w:val="001C5E05"/>
    <w:rsid w:val="001D0002"/>
    <w:rsid w:val="001D125E"/>
    <w:rsid w:val="001D1BD4"/>
    <w:rsid w:val="001D1D28"/>
    <w:rsid w:val="001D228C"/>
    <w:rsid w:val="001D2449"/>
    <w:rsid w:val="001D28C6"/>
    <w:rsid w:val="001D31A0"/>
    <w:rsid w:val="001D3790"/>
    <w:rsid w:val="001D6CCD"/>
    <w:rsid w:val="001D6DDD"/>
    <w:rsid w:val="001D77A2"/>
    <w:rsid w:val="001D7B3A"/>
    <w:rsid w:val="001E0199"/>
    <w:rsid w:val="001E0B7E"/>
    <w:rsid w:val="001E1346"/>
    <w:rsid w:val="001E28C2"/>
    <w:rsid w:val="001E3021"/>
    <w:rsid w:val="001E382B"/>
    <w:rsid w:val="001E39F0"/>
    <w:rsid w:val="001E4A71"/>
    <w:rsid w:val="001E50F5"/>
    <w:rsid w:val="001E55C0"/>
    <w:rsid w:val="001E5E32"/>
    <w:rsid w:val="001E732E"/>
    <w:rsid w:val="001E76E7"/>
    <w:rsid w:val="001F0764"/>
    <w:rsid w:val="001F0BBC"/>
    <w:rsid w:val="001F161C"/>
    <w:rsid w:val="001F17C9"/>
    <w:rsid w:val="001F1DC2"/>
    <w:rsid w:val="001F2195"/>
    <w:rsid w:val="001F436C"/>
    <w:rsid w:val="001F4850"/>
    <w:rsid w:val="001F4922"/>
    <w:rsid w:val="001F4AA4"/>
    <w:rsid w:val="001F5071"/>
    <w:rsid w:val="001F5D19"/>
    <w:rsid w:val="001F617E"/>
    <w:rsid w:val="001F663F"/>
    <w:rsid w:val="001F7CF0"/>
    <w:rsid w:val="001F7DB8"/>
    <w:rsid w:val="002003C1"/>
    <w:rsid w:val="00200EA1"/>
    <w:rsid w:val="00202921"/>
    <w:rsid w:val="00202D05"/>
    <w:rsid w:val="00205DB1"/>
    <w:rsid w:val="00206DB0"/>
    <w:rsid w:val="00206F96"/>
    <w:rsid w:val="00207110"/>
    <w:rsid w:val="00210E33"/>
    <w:rsid w:val="002117F3"/>
    <w:rsid w:val="00211F9D"/>
    <w:rsid w:val="002128E4"/>
    <w:rsid w:val="00212DB2"/>
    <w:rsid w:val="00213F53"/>
    <w:rsid w:val="00215745"/>
    <w:rsid w:val="00215D98"/>
    <w:rsid w:val="00217500"/>
    <w:rsid w:val="002200AB"/>
    <w:rsid w:val="002201C1"/>
    <w:rsid w:val="0022122E"/>
    <w:rsid w:val="00221E5F"/>
    <w:rsid w:val="0022234F"/>
    <w:rsid w:val="00223485"/>
    <w:rsid w:val="00224391"/>
    <w:rsid w:val="002243EE"/>
    <w:rsid w:val="0022462D"/>
    <w:rsid w:val="00225728"/>
    <w:rsid w:val="00225CA4"/>
    <w:rsid w:val="002262CA"/>
    <w:rsid w:val="00227516"/>
    <w:rsid w:val="00227927"/>
    <w:rsid w:val="00227A71"/>
    <w:rsid w:val="00227C91"/>
    <w:rsid w:val="00227D75"/>
    <w:rsid w:val="002306C6"/>
    <w:rsid w:val="00231480"/>
    <w:rsid w:val="002325AF"/>
    <w:rsid w:val="00232C24"/>
    <w:rsid w:val="00232DAC"/>
    <w:rsid w:val="00233088"/>
    <w:rsid w:val="002333A2"/>
    <w:rsid w:val="0023340C"/>
    <w:rsid w:val="0023352F"/>
    <w:rsid w:val="0023372A"/>
    <w:rsid w:val="00233E74"/>
    <w:rsid w:val="0023423A"/>
    <w:rsid w:val="00235E78"/>
    <w:rsid w:val="0023799B"/>
    <w:rsid w:val="0024151C"/>
    <w:rsid w:val="0024186F"/>
    <w:rsid w:val="002418B7"/>
    <w:rsid w:val="002421D5"/>
    <w:rsid w:val="00242372"/>
    <w:rsid w:val="0024260E"/>
    <w:rsid w:val="00242C74"/>
    <w:rsid w:val="00242D18"/>
    <w:rsid w:val="00245666"/>
    <w:rsid w:val="00247F06"/>
    <w:rsid w:val="002512D3"/>
    <w:rsid w:val="002513C0"/>
    <w:rsid w:val="0025268B"/>
    <w:rsid w:val="00252714"/>
    <w:rsid w:val="00253121"/>
    <w:rsid w:val="002544B6"/>
    <w:rsid w:val="00255923"/>
    <w:rsid w:val="002568B3"/>
    <w:rsid w:val="002573B3"/>
    <w:rsid w:val="00261926"/>
    <w:rsid w:val="0026196F"/>
    <w:rsid w:val="00261A78"/>
    <w:rsid w:val="00262FDE"/>
    <w:rsid w:val="00263132"/>
    <w:rsid w:val="0026372F"/>
    <w:rsid w:val="00264182"/>
    <w:rsid w:val="00265269"/>
    <w:rsid w:val="00265F61"/>
    <w:rsid w:val="0026692D"/>
    <w:rsid w:val="00267767"/>
    <w:rsid w:val="00270B64"/>
    <w:rsid w:val="00271309"/>
    <w:rsid w:val="00271773"/>
    <w:rsid w:val="002725E7"/>
    <w:rsid w:val="00272A2F"/>
    <w:rsid w:val="00272E84"/>
    <w:rsid w:val="0027320A"/>
    <w:rsid w:val="0027413F"/>
    <w:rsid w:val="002747BD"/>
    <w:rsid w:val="00274A6B"/>
    <w:rsid w:val="00275007"/>
    <w:rsid w:val="0027566E"/>
    <w:rsid w:val="00276471"/>
    <w:rsid w:val="0027663D"/>
    <w:rsid w:val="0027684E"/>
    <w:rsid w:val="00277CE7"/>
    <w:rsid w:val="00277F1A"/>
    <w:rsid w:val="00280812"/>
    <w:rsid w:val="002808F0"/>
    <w:rsid w:val="00283D5D"/>
    <w:rsid w:val="00284254"/>
    <w:rsid w:val="002851BF"/>
    <w:rsid w:val="002854D9"/>
    <w:rsid w:val="0028554C"/>
    <w:rsid w:val="00285561"/>
    <w:rsid w:val="002860C2"/>
    <w:rsid w:val="00286378"/>
    <w:rsid w:val="00286C7B"/>
    <w:rsid w:val="00286EF9"/>
    <w:rsid w:val="002878A1"/>
    <w:rsid w:val="00290571"/>
    <w:rsid w:val="00290EE0"/>
    <w:rsid w:val="0029133F"/>
    <w:rsid w:val="002914A0"/>
    <w:rsid w:val="002917C4"/>
    <w:rsid w:val="00292FE9"/>
    <w:rsid w:val="00293324"/>
    <w:rsid w:val="0029385A"/>
    <w:rsid w:val="00293CAD"/>
    <w:rsid w:val="0029431C"/>
    <w:rsid w:val="00294B84"/>
    <w:rsid w:val="00295ECE"/>
    <w:rsid w:val="00297591"/>
    <w:rsid w:val="002978DA"/>
    <w:rsid w:val="002A416A"/>
    <w:rsid w:val="002A4C2F"/>
    <w:rsid w:val="002A5742"/>
    <w:rsid w:val="002A67A4"/>
    <w:rsid w:val="002A70E4"/>
    <w:rsid w:val="002A7B02"/>
    <w:rsid w:val="002A7D99"/>
    <w:rsid w:val="002B040F"/>
    <w:rsid w:val="002B26C6"/>
    <w:rsid w:val="002B3700"/>
    <w:rsid w:val="002B412F"/>
    <w:rsid w:val="002B48C1"/>
    <w:rsid w:val="002B5352"/>
    <w:rsid w:val="002B5C29"/>
    <w:rsid w:val="002B6BE8"/>
    <w:rsid w:val="002C0487"/>
    <w:rsid w:val="002C0E88"/>
    <w:rsid w:val="002C3D51"/>
    <w:rsid w:val="002C41A5"/>
    <w:rsid w:val="002C42FD"/>
    <w:rsid w:val="002C517F"/>
    <w:rsid w:val="002C5BD9"/>
    <w:rsid w:val="002C63C9"/>
    <w:rsid w:val="002C677D"/>
    <w:rsid w:val="002C6E33"/>
    <w:rsid w:val="002D0280"/>
    <w:rsid w:val="002D17DE"/>
    <w:rsid w:val="002D197B"/>
    <w:rsid w:val="002D24DD"/>
    <w:rsid w:val="002D2CA6"/>
    <w:rsid w:val="002D4F5C"/>
    <w:rsid w:val="002D564D"/>
    <w:rsid w:val="002D644D"/>
    <w:rsid w:val="002D6A77"/>
    <w:rsid w:val="002D70EF"/>
    <w:rsid w:val="002D70F2"/>
    <w:rsid w:val="002D7211"/>
    <w:rsid w:val="002D7CFC"/>
    <w:rsid w:val="002E1856"/>
    <w:rsid w:val="002E24E2"/>
    <w:rsid w:val="002E276E"/>
    <w:rsid w:val="002E3BA1"/>
    <w:rsid w:val="002E4242"/>
    <w:rsid w:val="002E533B"/>
    <w:rsid w:val="002E6C15"/>
    <w:rsid w:val="002F05DF"/>
    <w:rsid w:val="002F0746"/>
    <w:rsid w:val="002F217F"/>
    <w:rsid w:val="002F4DE2"/>
    <w:rsid w:val="002F6041"/>
    <w:rsid w:val="002F66DA"/>
    <w:rsid w:val="002F7492"/>
    <w:rsid w:val="002F76AA"/>
    <w:rsid w:val="00300E84"/>
    <w:rsid w:val="0030116D"/>
    <w:rsid w:val="00301C10"/>
    <w:rsid w:val="00301DBB"/>
    <w:rsid w:val="00301E12"/>
    <w:rsid w:val="00302466"/>
    <w:rsid w:val="003025AD"/>
    <w:rsid w:val="00302926"/>
    <w:rsid w:val="00303E09"/>
    <w:rsid w:val="00305529"/>
    <w:rsid w:val="00306D7C"/>
    <w:rsid w:val="00307478"/>
    <w:rsid w:val="003077FC"/>
    <w:rsid w:val="00307A9C"/>
    <w:rsid w:val="00310445"/>
    <w:rsid w:val="003104AF"/>
    <w:rsid w:val="00312539"/>
    <w:rsid w:val="003126F0"/>
    <w:rsid w:val="00314782"/>
    <w:rsid w:val="003148B3"/>
    <w:rsid w:val="00314C64"/>
    <w:rsid w:val="00314F48"/>
    <w:rsid w:val="00315FE8"/>
    <w:rsid w:val="003174D1"/>
    <w:rsid w:val="00317F54"/>
    <w:rsid w:val="0032134E"/>
    <w:rsid w:val="00321838"/>
    <w:rsid w:val="003218B0"/>
    <w:rsid w:val="0032212B"/>
    <w:rsid w:val="0032360F"/>
    <w:rsid w:val="00325923"/>
    <w:rsid w:val="00325D1E"/>
    <w:rsid w:val="00325EFB"/>
    <w:rsid w:val="003270B7"/>
    <w:rsid w:val="003273E4"/>
    <w:rsid w:val="00331B4B"/>
    <w:rsid w:val="003331F0"/>
    <w:rsid w:val="00333D90"/>
    <w:rsid w:val="00333EEF"/>
    <w:rsid w:val="00334332"/>
    <w:rsid w:val="00335004"/>
    <w:rsid w:val="00335395"/>
    <w:rsid w:val="003357F0"/>
    <w:rsid w:val="00335D99"/>
    <w:rsid w:val="003365DF"/>
    <w:rsid w:val="00336E4B"/>
    <w:rsid w:val="0033705F"/>
    <w:rsid w:val="0034044A"/>
    <w:rsid w:val="00340463"/>
    <w:rsid w:val="0034102E"/>
    <w:rsid w:val="00341145"/>
    <w:rsid w:val="00341645"/>
    <w:rsid w:val="0034193B"/>
    <w:rsid w:val="00343172"/>
    <w:rsid w:val="00343374"/>
    <w:rsid w:val="003434C7"/>
    <w:rsid w:val="003441C3"/>
    <w:rsid w:val="00344491"/>
    <w:rsid w:val="00344CD5"/>
    <w:rsid w:val="00344FE3"/>
    <w:rsid w:val="003473D3"/>
    <w:rsid w:val="00350640"/>
    <w:rsid w:val="00353E38"/>
    <w:rsid w:val="00353F07"/>
    <w:rsid w:val="00353F1A"/>
    <w:rsid w:val="003563B0"/>
    <w:rsid w:val="00356DC4"/>
    <w:rsid w:val="00356F7E"/>
    <w:rsid w:val="00357341"/>
    <w:rsid w:val="00357647"/>
    <w:rsid w:val="0036064A"/>
    <w:rsid w:val="00363E66"/>
    <w:rsid w:val="0036479B"/>
    <w:rsid w:val="00364C11"/>
    <w:rsid w:val="003653DD"/>
    <w:rsid w:val="00365D3F"/>
    <w:rsid w:val="00367475"/>
    <w:rsid w:val="00367FDE"/>
    <w:rsid w:val="0037254B"/>
    <w:rsid w:val="00372E47"/>
    <w:rsid w:val="0037390A"/>
    <w:rsid w:val="0037524D"/>
    <w:rsid w:val="003753B7"/>
    <w:rsid w:val="003758E9"/>
    <w:rsid w:val="003759EE"/>
    <w:rsid w:val="00376CCE"/>
    <w:rsid w:val="00376D4E"/>
    <w:rsid w:val="00377E44"/>
    <w:rsid w:val="003807C8"/>
    <w:rsid w:val="003810FE"/>
    <w:rsid w:val="003817BE"/>
    <w:rsid w:val="00382380"/>
    <w:rsid w:val="00382953"/>
    <w:rsid w:val="00383120"/>
    <w:rsid w:val="00384F5B"/>
    <w:rsid w:val="0038561A"/>
    <w:rsid w:val="003869AA"/>
    <w:rsid w:val="00390395"/>
    <w:rsid w:val="00390D92"/>
    <w:rsid w:val="0039185F"/>
    <w:rsid w:val="00391910"/>
    <w:rsid w:val="00392045"/>
    <w:rsid w:val="00392DA4"/>
    <w:rsid w:val="003932AC"/>
    <w:rsid w:val="00393FDC"/>
    <w:rsid w:val="00394016"/>
    <w:rsid w:val="00394BB1"/>
    <w:rsid w:val="00396818"/>
    <w:rsid w:val="003A00C9"/>
    <w:rsid w:val="003A04BB"/>
    <w:rsid w:val="003A0FD0"/>
    <w:rsid w:val="003A258B"/>
    <w:rsid w:val="003A372C"/>
    <w:rsid w:val="003A3882"/>
    <w:rsid w:val="003A46C3"/>
    <w:rsid w:val="003A4CA0"/>
    <w:rsid w:val="003A534A"/>
    <w:rsid w:val="003A5D59"/>
    <w:rsid w:val="003A67AE"/>
    <w:rsid w:val="003A740A"/>
    <w:rsid w:val="003B0169"/>
    <w:rsid w:val="003B1329"/>
    <w:rsid w:val="003B1F05"/>
    <w:rsid w:val="003B2B10"/>
    <w:rsid w:val="003B4C0D"/>
    <w:rsid w:val="003B5335"/>
    <w:rsid w:val="003B675E"/>
    <w:rsid w:val="003B75FE"/>
    <w:rsid w:val="003C0CB8"/>
    <w:rsid w:val="003C0EA4"/>
    <w:rsid w:val="003C544C"/>
    <w:rsid w:val="003C5591"/>
    <w:rsid w:val="003C610D"/>
    <w:rsid w:val="003C6230"/>
    <w:rsid w:val="003C6594"/>
    <w:rsid w:val="003C73CA"/>
    <w:rsid w:val="003C7637"/>
    <w:rsid w:val="003C78BF"/>
    <w:rsid w:val="003D28A6"/>
    <w:rsid w:val="003D3154"/>
    <w:rsid w:val="003D3D43"/>
    <w:rsid w:val="003D4946"/>
    <w:rsid w:val="003D4A09"/>
    <w:rsid w:val="003D4CCC"/>
    <w:rsid w:val="003D7B96"/>
    <w:rsid w:val="003E0701"/>
    <w:rsid w:val="003E0938"/>
    <w:rsid w:val="003E0FF0"/>
    <w:rsid w:val="003E15D7"/>
    <w:rsid w:val="003E17E6"/>
    <w:rsid w:val="003E1D50"/>
    <w:rsid w:val="003E1E39"/>
    <w:rsid w:val="003E2256"/>
    <w:rsid w:val="003E2B3C"/>
    <w:rsid w:val="003E2E09"/>
    <w:rsid w:val="003E3F13"/>
    <w:rsid w:val="003E3F2B"/>
    <w:rsid w:val="003E664C"/>
    <w:rsid w:val="003E70E1"/>
    <w:rsid w:val="003F00CC"/>
    <w:rsid w:val="003F03C7"/>
    <w:rsid w:val="003F219E"/>
    <w:rsid w:val="003F23E4"/>
    <w:rsid w:val="003F2AD6"/>
    <w:rsid w:val="003F2EEE"/>
    <w:rsid w:val="003F3599"/>
    <w:rsid w:val="003F463E"/>
    <w:rsid w:val="003F46ED"/>
    <w:rsid w:val="003F4836"/>
    <w:rsid w:val="003F4C27"/>
    <w:rsid w:val="003F5BF5"/>
    <w:rsid w:val="003F6C24"/>
    <w:rsid w:val="003F6F30"/>
    <w:rsid w:val="003F7392"/>
    <w:rsid w:val="00400038"/>
    <w:rsid w:val="00400573"/>
    <w:rsid w:val="00400B2B"/>
    <w:rsid w:val="00400C14"/>
    <w:rsid w:val="004015E4"/>
    <w:rsid w:val="00401BB9"/>
    <w:rsid w:val="00403331"/>
    <w:rsid w:val="00403F8C"/>
    <w:rsid w:val="00404E6C"/>
    <w:rsid w:val="00407D55"/>
    <w:rsid w:val="004101E4"/>
    <w:rsid w:val="00411CF4"/>
    <w:rsid w:val="00412382"/>
    <w:rsid w:val="00412F3C"/>
    <w:rsid w:val="00414BEF"/>
    <w:rsid w:val="0041620C"/>
    <w:rsid w:val="004162D1"/>
    <w:rsid w:val="0041737D"/>
    <w:rsid w:val="00417D16"/>
    <w:rsid w:val="00421B77"/>
    <w:rsid w:val="00421C5A"/>
    <w:rsid w:val="00423811"/>
    <w:rsid w:val="00423D6E"/>
    <w:rsid w:val="00425C0F"/>
    <w:rsid w:val="00425D4D"/>
    <w:rsid w:val="004263A6"/>
    <w:rsid w:val="00426676"/>
    <w:rsid w:val="00431786"/>
    <w:rsid w:val="0043271C"/>
    <w:rsid w:val="00433E7B"/>
    <w:rsid w:val="004360FA"/>
    <w:rsid w:val="00436DE0"/>
    <w:rsid w:val="00437F5D"/>
    <w:rsid w:val="00440653"/>
    <w:rsid w:val="00440C01"/>
    <w:rsid w:val="0044169E"/>
    <w:rsid w:val="00441CAA"/>
    <w:rsid w:val="00441F86"/>
    <w:rsid w:val="00442208"/>
    <w:rsid w:val="004430B0"/>
    <w:rsid w:val="004431D1"/>
    <w:rsid w:val="00444E0C"/>
    <w:rsid w:val="004454A1"/>
    <w:rsid w:val="00447F22"/>
    <w:rsid w:val="00450505"/>
    <w:rsid w:val="00451A51"/>
    <w:rsid w:val="00452130"/>
    <w:rsid w:val="004528EC"/>
    <w:rsid w:val="00452EDC"/>
    <w:rsid w:val="00453FBE"/>
    <w:rsid w:val="004540BE"/>
    <w:rsid w:val="00454522"/>
    <w:rsid w:val="00454704"/>
    <w:rsid w:val="00454DA1"/>
    <w:rsid w:val="00456B96"/>
    <w:rsid w:val="00456CCA"/>
    <w:rsid w:val="00457BDA"/>
    <w:rsid w:val="00463DBA"/>
    <w:rsid w:val="00463ED8"/>
    <w:rsid w:val="00465288"/>
    <w:rsid w:val="0046556B"/>
    <w:rsid w:val="00465630"/>
    <w:rsid w:val="00466389"/>
    <w:rsid w:val="004665C3"/>
    <w:rsid w:val="004671C8"/>
    <w:rsid w:val="0047121F"/>
    <w:rsid w:val="004715AB"/>
    <w:rsid w:val="00472138"/>
    <w:rsid w:val="00472998"/>
    <w:rsid w:val="00473328"/>
    <w:rsid w:val="0047397E"/>
    <w:rsid w:val="00473EAE"/>
    <w:rsid w:val="004749BA"/>
    <w:rsid w:val="004759A8"/>
    <w:rsid w:val="00476680"/>
    <w:rsid w:val="00476DFC"/>
    <w:rsid w:val="0047726C"/>
    <w:rsid w:val="00480C08"/>
    <w:rsid w:val="00480D2C"/>
    <w:rsid w:val="004818DF"/>
    <w:rsid w:val="00485008"/>
    <w:rsid w:val="00486FB4"/>
    <w:rsid w:val="004872E1"/>
    <w:rsid w:val="00490256"/>
    <w:rsid w:val="004908F3"/>
    <w:rsid w:val="00494803"/>
    <w:rsid w:val="00494A86"/>
    <w:rsid w:val="00496895"/>
    <w:rsid w:val="004A079C"/>
    <w:rsid w:val="004A07CC"/>
    <w:rsid w:val="004A1558"/>
    <w:rsid w:val="004A19AA"/>
    <w:rsid w:val="004A25DD"/>
    <w:rsid w:val="004A2D0D"/>
    <w:rsid w:val="004A4504"/>
    <w:rsid w:val="004A4B90"/>
    <w:rsid w:val="004A58D8"/>
    <w:rsid w:val="004A59A3"/>
    <w:rsid w:val="004A5B53"/>
    <w:rsid w:val="004A7136"/>
    <w:rsid w:val="004A7C1B"/>
    <w:rsid w:val="004B185A"/>
    <w:rsid w:val="004B380F"/>
    <w:rsid w:val="004B3812"/>
    <w:rsid w:val="004B454F"/>
    <w:rsid w:val="004B47F3"/>
    <w:rsid w:val="004B4A2A"/>
    <w:rsid w:val="004B5AD5"/>
    <w:rsid w:val="004B60CE"/>
    <w:rsid w:val="004B64CB"/>
    <w:rsid w:val="004B6D8A"/>
    <w:rsid w:val="004C064C"/>
    <w:rsid w:val="004C1FE6"/>
    <w:rsid w:val="004C2051"/>
    <w:rsid w:val="004C3107"/>
    <w:rsid w:val="004C4551"/>
    <w:rsid w:val="004C49AA"/>
    <w:rsid w:val="004C4A21"/>
    <w:rsid w:val="004C54ED"/>
    <w:rsid w:val="004C6ABA"/>
    <w:rsid w:val="004C6B59"/>
    <w:rsid w:val="004C70FF"/>
    <w:rsid w:val="004C756B"/>
    <w:rsid w:val="004C7E38"/>
    <w:rsid w:val="004D011E"/>
    <w:rsid w:val="004D0453"/>
    <w:rsid w:val="004D0CAF"/>
    <w:rsid w:val="004D163E"/>
    <w:rsid w:val="004D1A9C"/>
    <w:rsid w:val="004D1D14"/>
    <w:rsid w:val="004D22D3"/>
    <w:rsid w:val="004D399F"/>
    <w:rsid w:val="004D3A6C"/>
    <w:rsid w:val="004D3BEC"/>
    <w:rsid w:val="004D565C"/>
    <w:rsid w:val="004D573C"/>
    <w:rsid w:val="004D5D54"/>
    <w:rsid w:val="004D639B"/>
    <w:rsid w:val="004D66F6"/>
    <w:rsid w:val="004D6B23"/>
    <w:rsid w:val="004E17AE"/>
    <w:rsid w:val="004E2221"/>
    <w:rsid w:val="004E23A3"/>
    <w:rsid w:val="004E2B72"/>
    <w:rsid w:val="004E42CB"/>
    <w:rsid w:val="004E4323"/>
    <w:rsid w:val="004E5322"/>
    <w:rsid w:val="004E5451"/>
    <w:rsid w:val="004E5F2E"/>
    <w:rsid w:val="004F1481"/>
    <w:rsid w:val="004F1997"/>
    <w:rsid w:val="004F1DF3"/>
    <w:rsid w:val="004F2052"/>
    <w:rsid w:val="004F3EF6"/>
    <w:rsid w:val="004F4761"/>
    <w:rsid w:val="004F4D18"/>
    <w:rsid w:val="004F718E"/>
    <w:rsid w:val="004F781C"/>
    <w:rsid w:val="00500530"/>
    <w:rsid w:val="00501EEF"/>
    <w:rsid w:val="00502334"/>
    <w:rsid w:val="00502794"/>
    <w:rsid w:val="0050280B"/>
    <w:rsid w:val="005032C8"/>
    <w:rsid w:val="00504C98"/>
    <w:rsid w:val="0050512E"/>
    <w:rsid w:val="00505B4B"/>
    <w:rsid w:val="0051007B"/>
    <w:rsid w:val="005118F2"/>
    <w:rsid w:val="00511B31"/>
    <w:rsid w:val="00512C69"/>
    <w:rsid w:val="005132DD"/>
    <w:rsid w:val="0051351F"/>
    <w:rsid w:val="005137B8"/>
    <w:rsid w:val="005147AB"/>
    <w:rsid w:val="00515378"/>
    <w:rsid w:val="0051572F"/>
    <w:rsid w:val="0051622C"/>
    <w:rsid w:val="00516653"/>
    <w:rsid w:val="00516A03"/>
    <w:rsid w:val="00516A8D"/>
    <w:rsid w:val="00517228"/>
    <w:rsid w:val="00517368"/>
    <w:rsid w:val="00521AB5"/>
    <w:rsid w:val="00522402"/>
    <w:rsid w:val="00522604"/>
    <w:rsid w:val="005227C0"/>
    <w:rsid w:val="00522FEF"/>
    <w:rsid w:val="005236FC"/>
    <w:rsid w:val="00523D9F"/>
    <w:rsid w:val="0052428B"/>
    <w:rsid w:val="005255B2"/>
    <w:rsid w:val="0052678A"/>
    <w:rsid w:val="00527C0A"/>
    <w:rsid w:val="005309B6"/>
    <w:rsid w:val="00530BC0"/>
    <w:rsid w:val="00530F64"/>
    <w:rsid w:val="005320F2"/>
    <w:rsid w:val="005329B0"/>
    <w:rsid w:val="00533B40"/>
    <w:rsid w:val="0053436F"/>
    <w:rsid w:val="0053766D"/>
    <w:rsid w:val="005379E4"/>
    <w:rsid w:val="00540267"/>
    <w:rsid w:val="005409EF"/>
    <w:rsid w:val="00542AA2"/>
    <w:rsid w:val="00542EAF"/>
    <w:rsid w:val="00544B06"/>
    <w:rsid w:val="00545D5A"/>
    <w:rsid w:val="00547AB5"/>
    <w:rsid w:val="00547F20"/>
    <w:rsid w:val="005502A3"/>
    <w:rsid w:val="0055069D"/>
    <w:rsid w:val="005529C9"/>
    <w:rsid w:val="00552F83"/>
    <w:rsid w:val="00553B6C"/>
    <w:rsid w:val="00553DFB"/>
    <w:rsid w:val="00554A35"/>
    <w:rsid w:val="00555338"/>
    <w:rsid w:val="00555E9B"/>
    <w:rsid w:val="00555F78"/>
    <w:rsid w:val="005568D4"/>
    <w:rsid w:val="005577D2"/>
    <w:rsid w:val="00560408"/>
    <w:rsid w:val="00560BCC"/>
    <w:rsid w:val="0056164D"/>
    <w:rsid w:val="005616F8"/>
    <w:rsid w:val="00561F2E"/>
    <w:rsid w:val="005633E7"/>
    <w:rsid w:val="00565972"/>
    <w:rsid w:val="005663A6"/>
    <w:rsid w:val="0056643C"/>
    <w:rsid w:val="00566A2B"/>
    <w:rsid w:val="00570226"/>
    <w:rsid w:val="00570683"/>
    <w:rsid w:val="00570BFA"/>
    <w:rsid w:val="00571C24"/>
    <w:rsid w:val="00572ECA"/>
    <w:rsid w:val="00573B45"/>
    <w:rsid w:val="0057404A"/>
    <w:rsid w:val="005746A5"/>
    <w:rsid w:val="00576099"/>
    <w:rsid w:val="005776A1"/>
    <w:rsid w:val="00577F08"/>
    <w:rsid w:val="00580A84"/>
    <w:rsid w:val="0058184B"/>
    <w:rsid w:val="005818F1"/>
    <w:rsid w:val="00581ED8"/>
    <w:rsid w:val="00581FE4"/>
    <w:rsid w:val="005823DA"/>
    <w:rsid w:val="00582CE6"/>
    <w:rsid w:val="00582F81"/>
    <w:rsid w:val="0058384D"/>
    <w:rsid w:val="005860E5"/>
    <w:rsid w:val="005861BD"/>
    <w:rsid w:val="00587BD0"/>
    <w:rsid w:val="00590097"/>
    <w:rsid w:val="00591B71"/>
    <w:rsid w:val="00592BCF"/>
    <w:rsid w:val="00592DC9"/>
    <w:rsid w:val="005935AE"/>
    <w:rsid w:val="005950AD"/>
    <w:rsid w:val="00595280"/>
    <w:rsid w:val="005962F1"/>
    <w:rsid w:val="005971E0"/>
    <w:rsid w:val="00597623"/>
    <w:rsid w:val="0059774A"/>
    <w:rsid w:val="0059784E"/>
    <w:rsid w:val="005A0EA4"/>
    <w:rsid w:val="005A15B1"/>
    <w:rsid w:val="005A3DFB"/>
    <w:rsid w:val="005A43D1"/>
    <w:rsid w:val="005A46CC"/>
    <w:rsid w:val="005A5E3E"/>
    <w:rsid w:val="005A7CFC"/>
    <w:rsid w:val="005B309F"/>
    <w:rsid w:val="005B4050"/>
    <w:rsid w:val="005B587B"/>
    <w:rsid w:val="005B6A12"/>
    <w:rsid w:val="005B712B"/>
    <w:rsid w:val="005B77BF"/>
    <w:rsid w:val="005C275F"/>
    <w:rsid w:val="005C295C"/>
    <w:rsid w:val="005C3C0C"/>
    <w:rsid w:val="005C4ACE"/>
    <w:rsid w:val="005C656F"/>
    <w:rsid w:val="005C697D"/>
    <w:rsid w:val="005C7393"/>
    <w:rsid w:val="005D01FA"/>
    <w:rsid w:val="005D140B"/>
    <w:rsid w:val="005D201A"/>
    <w:rsid w:val="005D217B"/>
    <w:rsid w:val="005D2572"/>
    <w:rsid w:val="005D3957"/>
    <w:rsid w:val="005D5342"/>
    <w:rsid w:val="005D5D50"/>
    <w:rsid w:val="005D73C7"/>
    <w:rsid w:val="005D752D"/>
    <w:rsid w:val="005E15A8"/>
    <w:rsid w:val="005E1BC3"/>
    <w:rsid w:val="005E2EDA"/>
    <w:rsid w:val="005E33FE"/>
    <w:rsid w:val="005E35D6"/>
    <w:rsid w:val="005E38B4"/>
    <w:rsid w:val="005E3A37"/>
    <w:rsid w:val="005E51BC"/>
    <w:rsid w:val="005E6252"/>
    <w:rsid w:val="005E641D"/>
    <w:rsid w:val="005E7FA0"/>
    <w:rsid w:val="005F0DC7"/>
    <w:rsid w:val="005F16CE"/>
    <w:rsid w:val="005F237F"/>
    <w:rsid w:val="005F241A"/>
    <w:rsid w:val="005F2E1D"/>
    <w:rsid w:val="005F384E"/>
    <w:rsid w:val="005F4638"/>
    <w:rsid w:val="005F54EC"/>
    <w:rsid w:val="005F5638"/>
    <w:rsid w:val="005F60B8"/>
    <w:rsid w:val="005F621F"/>
    <w:rsid w:val="005F6C9C"/>
    <w:rsid w:val="005F7F6C"/>
    <w:rsid w:val="00600839"/>
    <w:rsid w:val="00601022"/>
    <w:rsid w:val="00602208"/>
    <w:rsid w:val="0060489E"/>
    <w:rsid w:val="006049BB"/>
    <w:rsid w:val="00604A9A"/>
    <w:rsid w:val="00604FFA"/>
    <w:rsid w:val="00605C42"/>
    <w:rsid w:val="00606A83"/>
    <w:rsid w:val="00607BB0"/>
    <w:rsid w:val="00607F56"/>
    <w:rsid w:val="0061012B"/>
    <w:rsid w:val="00610172"/>
    <w:rsid w:val="00610D91"/>
    <w:rsid w:val="00613110"/>
    <w:rsid w:val="00615175"/>
    <w:rsid w:val="00615D0F"/>
    <w:rsid w:val="006166E9"/>
    <w:rsid w:val="006170C1"/>
    <w:rsid w:val="006204F6"/>
    <w:rsid w:val="00620A0D"/>
    <w:rsid w:val="00621727"/>
    <w:rsid w:val="0062322E"/>
    <w:rsid w:val="0062347B"/>
    <w:rsid w:val="00624282"/>
    <w:rsid w:val="0062533F"/>
    <w:rsid w:val="00625B33"/>
    <w:rsid w:val="00626FE1"/>
    <w:rsid w:val="00627BF7"/>
    <w:rsid w:val="00631381"/>
    <w:rsid w:val="00632EDF"/>
    <w:rsid w:val="00632F4D"/>
    <w:rsid w:val="006335B6"/>
    <w:rsid w:val="00634DD3"/>
    <w:rsid w:val="006355A2"/>
    <w:rsid w:val="00635A93"/>
    <w:rsid w:val="00636D6E"/>
    <w:rsid w:val="006372DC"/>
    <w:rsid w:val="0063761C"/>
    <w:rsid w:val="00637DBA"/>
    <w:rsid w:val="00640802"/>
    <w:rsid w:val="00641A2C"/>
    <w:rsid w:val="00641F61"/>
    <w:rsid w:val="00642F80"/>
    <w:rsid w:val="00643399"/>
    <w:rsid w:val="00643603"/>
    <w:rsid w:val="00643BA2"/>
    <w:rsid w:val="00643DD6"/>
    <w:rsid w:val="00645A09"/>
    <w:rsid w:val="00645A7E"/>
    <w:rsid w:val="00645E7B"/>
    <w:rsid w:val="00646973"/>
    <w:rsid w:val="0065081C"/>
    <w:rsid w:val="006514D8"/>
    <w:rsid w:val="00651716"/>
    <w:rsid w:val="00651CA4"/>
    <w:rsid w:val="006546A7"/>
    <w:rsid w:val="00654B0E"/>
    <w:rsid w:val="00654B29"/>
    <w:rsid w:val="00655D23"/>
    <w:rsid w:val="00655E88"/>
    <w:rsid w:val="006576F4"/>
    <w:rsid w:val="00657C6D"/>
    <w:rsid w:val="00657E1F"/>
    <w:rsid w:val="0066020C"/>
    <w:rsid w:val="00662728"/>
    <w:rsid w:val="00662B4F"/>
    <w:rsid w:val="00664C4B"/>
    <w:rsid w:val="00664D75"/>
    <w:rsid w:val="00666F9B"/>
    <w:rsid w:val="00667788"/>
    <w:rsid w:val="006677CF"/>
    <w:rsid w:val="006741B2"/>
    <w:rsid w:val="00674F3B"/>
    <w:rsid w:val="00676434"/>
    <w:rsid w:val="0067730D"/>
    <w:rsid w:val="00677982"/>
    <w:rsid w:val="00680CF7"/>
    <w:rsid w:val="00681DEE"/>
    <w:rsid w:val="00682B77"/>
    <w:rsid w:val="00683FFF"/>
    <w:rsid w:val="00684010"/>
    <w:rsid w:val="00684195"/>
    <w:rsid w:val="006855CB"/>
    <w:rsid w:val="006872CF"/>
    <w:rsid w:val="00687494"/>
    <w:rsid w:val="0068759F"/>
    <w:rsid w:val="00687A42"/>
    <w:rsid w:val="00690743"/>
    <w:rsid w:val="00690A56"/>
    <w:rsid w:val="00690F3C"/>
    <w:rsid w:val="006911B7"/>
    <w:rsid w:val="00691467"/>
    <w:rsid w:val="00691D05"/>
    <w:rsid w:val="00692CFE"/>
    <w:rsid w:val="0069394C"/>
    <w:rsid w:val="00693BDA"/>
    <w:rsid w:val="00694007"/>
    <w:rsid w:val="006964FC"/>
    <w:rsid w:val="00696CBD"/>
    <w:rsid w:val="0069767B"/>
    <w:rsid w:val="00697B74"/>
    <w:rsid w:val="00697D85"/>
    <w:rsid w:val="006A03F7"/>
    <w:rsid w:val="006A0428"/>
    <w:rsid w:val="006A1E6B"/>
    <w:rsid w:val="006A21A7"/>
    <w:rsid w:val="006A3EBD"/>
    <w:rsid w:val="006A448C"/>
    <w:rsid w:val="006A4F8B"/>
    <w:rsid w:val="006A5791"/>
    <w:rsid w:val="006A6078"/>
    <w:rsid w:val="006A629A"/>
    <w:rsid w:val="006B0743"/>
    <w:rsid w:val="006B0A5F"/>
    <w:rsid w:val="006B23AB"/>
    <w:rsid w:val="006B2D3C"/>
    <w:rsid w:val="006B3E30"/>
    <w:rsid w:val="006B5733"/>
    <w:rsid w:val="006B583C"/>
    <w:rsid w:val="006B68F7"/>
    <w:rsid w:val="006B6AE5"/>
    <w:rsid w:val="006B6F96"/>
    <w:rsid w:val="006B730D"/>
    <w:rsid w:val="006C07E3"/>
    <w:rsid w:val="006C0A46"/>
    <w:rsid w:val="006C115F"/>
    <w:rsid w:val="006C1763"/>
    <w:rsid w:val="006C18EE"/>
    <w:rsid w:val="006C1A25"/>
    <w:rsid w:val="006C2BB8"/>
    <w:rsid w:val="006C2EDE"/>
    <w:rsid w:val="006C3415"/>
    <w:rsid w:val="006C4D59"/>
    <w:rsid w:val="006C5308"/>
    <w:rsid w:val="006C6E14"/>
    <w:rsid w:val="006C76A3"/>
    <w:rsid w:val="006C7C3C"/>
    <w:rsid w:val="006D0691"/>
    <w:rsid w:val="006D0A72"/>
    <w:rsid w:val="006D0D60"/>
    <w:rsid w:val="006D12DF"/>
    <w:rsid w:val="006D1CBE"/>
    <w:rsid w:val="006D1CF3"/>
    <w:rsid w:val="006D2188"/>
    <w:rsid w:val="006D2E87"/>
    <w:rsid w:val="006D3C3D"/>
    <w:rsid w:val="006D3CD7"/>
    <w:rsid w:val="006D42A3"/>
    <w:rsid w:val="006D56DA"/>
    <w:rsid w:val="006D5B1D"/>
    <w:rsid w:val="006D6CF6"/>
    <w:rsid w:val="006D7159"/>
    <w:rsid w:val="006D732C"/>
    <w:rsid w:val="006D7BA0"/>
    <w:rsid w:val="006E0F46"/>
    <w:rsid w:val="006E17E0"/>
    <w:rsid w:val="006E1C58"/>
    <w:rsid w:val="006E1D08"/>
    <w:rsid w:val="006E4AAF"/>
    <w:rsid w:val="006E56AA"/>
    <w:rsid w:val="006E5BDB"/>
    <w:rsid w:val="006E626E"/>
    <w:rsid w:val="006E65C5"/>
    <w:rsid w:val="006F11CC"/>
    <w:rsid w:val="006F1E2D"/>
    <w:rsid w:val="006F22E7"/>
    <w:rsid w:val="006F2A39"/>
    <w:rsid w:val="006F2F84"/>
    <w:rsid w:val="006F390F"/>
    <w:rsid w:val="006F3F55"/>
    <w:rsid w:val="006F70F9"/>
    <w:rsid w:val="006F72F4"/>
    <w:rsid w:val="007007B9"/>
    <w:rsid w:val="00701244"/>
    <w:rsid w:val="00701E75"/>
    <w:rsid w:val="00702156"/>
    <w:rsid w:val="007029E1"/>
    <w:rsid w:val="00702D00"/>
    <w:rsid w:val="00703AD4"/>
    <w:rsid w:val="0070486F"/>
    <w:rsid w:val="007052D5"/>
    <w:rsid w:val="007061E5"/>
    <w:rsid w:val="00706484"/>
    <w:rsid w:val="00706F04"/>
    <w:rsid w:val="007075B8"/>
    <w:rsid w:val="007101B9"/>
    <w:rsid w:val="00710309"/>
    <w:rsid w:val="00710FB0"/>
    <w:rsid w:val="00711E14"/>
    <w:rsid w:val="00712D0C"/>
    <w:rsid w:val="00713934"/>
    <w:rsid w:val="00713B38"/>
    <w:rsid w:val="00713D72"/>
    <w:rsid w:val="007141B2"/>
    <w:rsid w:val="0071453D"/>
    <w:rsid w:val="00715697"/>
    <w:rsid w:val="007157D1"/>
    <w:rsid w:val="00715C34"/>
    <w:rsid w:val="007160DA"/>
    <w:rsid w:val="00716795"/>
    <w:rsid w:val="00716BBF"/>
    <w:rsid w:val="00717F79"/>
    <w:rsid w:val="00720CCF"/>
    <w:rsid w:val="007210DD"/>
    <w:rsid w:val="00723EA8"/>
    <w:rsid w:val="00724485"/>
    <w:rsid w:val="0072455B"/>
    <w:rsid w:val="0072462F"/>
    <w:rsid w:val="007248D5"/>
    <w:rsid w:val="00725593"/>
    <w:rsid w:val="007257B4"/>
    <w:rsid w:val="00725816"/>
    <w:rsid w:val="00725A46"/>
    <w:rsid w:val="00726AFB"/>
    <w:rsid w:val="0072751D"/>
    <w:rsid w:val="007327EF"/>
    <w:rsid w:val="00732C27"/>
    <w:rsid w:val="00732FB9"/>
    <w:rsid w:val="007345D4"/>
    <w:rsid w:val="00734756"/>
    <w:rsid w:val="0073546A"/>
    <w:rsid w:val="007354D3"/>
    <w:rsid w:val="007360F1"/>
    <w:rsid w:val="00736207"/>
    <w:rsid w:val="00737888"/>
    <w:rsid w:val="00740095"/>
    <w:rsid w:val="007401D3"/>
    <w:rsid w:val="007417AE"/>
    <w:rsid w:val="00741B3D"/>
    <w:rsid w:val="00741FDE"/>
    <w:rsid w:val="00742BE8"/>
    <w:rsid w:val="00744B70"/>
    <w:rsid w:val="007451CC"/>
    <w:rsid w:val="00746FDC"/>
    <w:rsid w:val="00747770"/>
    <w:rsid w:val="00751049"/>
    <w:rsid w:val="00751787"/>
    <w:rsid w:val="00751AE9"/>
    <w:rsid w:val="007521F0"/>
    <w:rsid w:val="00752334"/>
    <w:rsid w:val="007547FD"/>
    <w:rsid w:val="0075559D"/>
    <w:rsid w:val="00755668"/>
    <w:rsid w:val="007564A9"/>
    <w:rsid w:val="0075792D"/>
    <w:rsid w:val="00757C11"/>
    <w:rsid w:val="007604FD"/>
    <w:rsid w:val="007608AA"/>
    <w:rsid w:val="0076104D"/>
    <w:rsid w:val="007619BF"/>
    <w:rsid w:val="00763328"/>
    <w:rsid w:val="00763D25"/>
    <w:rsid w:val="00764CD1"/>
    <w:rsid w:val="0076500D"/>
    <w:rsid w:val="0076513B"/>
    <w:rsid w:val="00765239"/>
    <w:rsid w:val="00765C1C"/>
    <w:rsid w:val="007666B6"/>
    <w:rsid w:val="0076719C"/>
    <w:rsid w:val="00767B2D"/>
    <w:rsid w:val="00770009"/>
    <w:rsid w:val="00770AC2"/>
    <w:rsid w:val="00770CBE"/>
    <w:rsid w:val="00771013"/>
    <w:rsid w:val="0077168F"/>
    <w:rsid w:val="00771961"/>
    <w:rsid w:val="00771A78"/>
    <w:rsid w:val="00771F9D"/>
    <w:rsid w:val="00772CA1"/>
    <w:rsid w:val="00772F1B"/>
    <w:rsid w:val="00773187"/>
    <w:rsid w:val="00773B05"/>
    <w:rsid w:val="00774499"/>
    <w:rsid w:val="00777899"/>
    <w:rsid w:val="007819A4"/>
    <w:rsid w:val="0078334B"/>
    <w:rsid w:val="007841CA"/>
    <w:rsid w:val="00784616"/>
    <w:rsid w:val="00784BF9"/>
    <w:rsid w:val="00784D08"/>
    <w:rsid w:val="0079048A"/>
    <w:rsid w:val="00791855"/>
    <w:rsid w:val="00791AE0"/>
    <w:rsid w:val="00792308"/>
    <w:rsid w:val="0079261B"/>
    <w:rsid w:val="00792F46"/>
    <w:rsid w:val="007933BF"/>
    <w:rsid w:val="007935CD"/>
    <w:rsid w:val="00793FAF"/>
    <w:rsid w:val="00794F0B"/>
    <w:rsid w:val="007953DC"/>
    <w:rsid w:val="00797097"/>
    <w:rsid w:val="00797729"/>
    <w:rsid w:val="007978C6"/>
    <w:rsid w:val="0079790D"/>
    <w:rsid w:val="00797E9E"/>
    <w:rsid w:val="007A0722"/>
    <w:rsid w:val="007A141E"/>
    <w:rsid w:val="007A1BF1"/>
    <w:rsid w:val="007A1E5C"/>
    <w:rsid w:val="007A2E11"/>
    <w:rsid w:val="007A3F36"/>
    <w:rsid w:val="007A4AAF"/>
    <w:rsid w:val="007A4AD0"/>
    <w:rsid w:val="007A4B09"/>
    <w:rsid w:val="007A518E"/>
    <w:rsid w:val="007A7917"/>
    <w:rsid w:val="007A7C1B"/>
    <w:rsid w:val="007B007F"/>
    <w:rsid w:val="007B120E"/>
    <w:rsid w:val="007B16C5"/>
    <w:rsid w:val="007B1E8C"/>
    <w:rsid w:val="007B1ECF"/>
    <w:rsid w:val="007B29C0"/>
    <w:rsid w:val="007B3248"/>
    <w:rsid w:val="007B350A"/>
    <w:rsid w:val="007B3734"/>
    <w:rsid w:val="007B4840"/>
    <w:rsid w:val="007B5098"/>
    <w:rsid w:val="007B61A3"/>
    <w:rsid w:val="007B6396"/>
    <w:rsid w:val="007B6509"/>
    <w:rsid w:val="007B6C0B"/>
    <w:rsid w:val="007B6F72"/>
    <w:rsid w:val="007B7307"/>
    <w:rsid w:val="007C056C"/>
    <w:rsid w:val="007C0CA1"/>
    <w:rsid w:val="007C14E5"/>
    <w:rsid w:val="007C1668"/>
    <w:rsid w:val="007C23D8"/>
    <w:rsid w:val="007C25FC"/>
    <w:rsid w:val="007C2E07"/>
    <w:rsid w:val="007C2EFD"/>
    <w:rsid w:val="007C353C"/>
    <w:rsid w:val="007C3BF9"/>
    <w:rsid w:val="007C4487"/>
    <w:rsid w:val="007C547A"/>
    <w:rsid w:val="007C5726"/>
    <w:rsid w:val="007C6439"/>
    <w:rsid w:val="007C6D4C"/>
    <w:rsid w:val="007D0C5C"/>
    <w:rsid w:val="007D0D7D"/>
    <w:rsid w:val="007D107F"/>
    <w:rsid w:val="007D15EE"/>
    <w:rsid w:val="007D1AB1"/>
    <w:rsid w:val="007D25C9"/>
    <w:rsid w:val="007D2838"/>
    <w:rsid w:val="007D28C7"/>
    <w:rsid w:val="007D3063"/>
    <w:rsid w:val="007D365A"/>
    <w:rsid w:val="007D3DB3"/>
    <w:rsid w:val="007D4885"/>
    <w:rsid w:val="007D4CDC"/>
    <w:rsid w:val="007D5054"/>
    <w:rsid w:val="007D5F61"/>
    <w:rsid w:val="007E10B2"/>
    <w:rsid w:val="007E12F5"/>
    <w:rsid w:val="007E211D"/>
    <w:rsid w:val="007E229E"/>
    <w:rsid w:val="007E4DC8"/>
    <w:rsid w:val="007E5815"/>
    <w:rsid w:val="007F0151"/>
    <w:rsid w:val="007F1F76"/>
    <w:rsid w:val="007F310E"/>
    <w:rsid w:val="007F4543"/>
    <w:rsid w:val="007F49AF"/>
    <w:rsid w:val="007F4FC0"/>
    <w:rsid w:val="007F5146"/>
    <w:rsid w:val="007F64CD"/>
    <w:rsid w:val="007F67E9"/>
    <w:rsid w:val="007F70D1"/>
    <w:rsid w:val="007F7A3D"/>
    <w:rsid w:val="007F7E44"/>
    <w:rsid w:val="007F7FB6"/>
    <w:rsid w:val="008016E4"/>
    <w:rsid w:val="008017A4"/>
    <w:rsid w:val="00803B1C"/>
    <w:rsid w:val="00804B82"/>
    <w:rsid w:val="00804E55"/>
    <w:rsid w:val="008051E7"/>
    <w:rsid w:val="00805930"/>
    <w:rsid w:val="00806CF8"/>
    <w:rsid w:val="00806EC1"/>
    <w:rsid w:val="00807834"/>
    <w:rsid w:val="00810DC4"/>
    <w:rsid w:val="00811323"/>
    <w:rsid w:val="008120B7"/>
    <w:rsid w:val="008122C8"/>
    <w:rsid w:val="00813342"/>
    <w:rsid w:val="00814C5C"/>
    <w:rsid w:val="00814EAA"/>
    <w:rsid w:val="008160C8"/>
    <w:rsid w:val="008166CC"/>
    <w:rsid w:val="00816785"/>
    <w:rsid w:val="0081693F"/>
    <w:rsid w:val="008179CD"/>
    <w:rsid w:val="00817A54"/>
    <w:rsid w:val="00817BDB"/>
    <w:rsid w:val="0082193E"/>
    <w:rsid w:val="00821BD5"/>
    <w:rsid w:val="00822B93"/>
    <w:rsid w:val="00823A53"/>
    <w:rsid w:val="00824507"/>
    <w:rsid w:val="00824B23"/>
    <w:rsid w:val="00826C4C"/>
    <w:rsid w:val="008271CB"/>
    <w:rsid w:val="00827858"/>
    <w:rsid w:val="008307F2"/>
    <w:rsid w:val="008310B0"/>
    <w:rsid w:val="008314A6"/>
    <w:rsid w:val="00833F82"/>
    <w:rsid w:val="00834D4E"/>
    <w:rsid w:val="0083507E"/>
    <w:rsid w:val="008352A1"/>
    <w:rsid w:val="00835445"/>
    <w:rsid w:val="00835D7A"/>
    <w:rsid w:val="00835FC2"/>
    <w:rsid w:val="0083602D"/>
    <w:rsid w:val="00836EAC"/>
    <w:rsid w:val="0083734C"/>
    <w:rsid w:val="00840130"/>
    <w:rsid w:val="008411EB"/>
    <w:rsid w:val="008413F9"/>
    <w:rsid w:val="00841A96"/>
    <w:rsid w:val="008428F2"/>
    <w:rsid w:val="0084294B"/>
    <w:rsid w:val="008431BB"/>
    <w:rsid w:val="0084389A"/>
    <w:rsid w:val="0084565F"/>
    <w:rsid w:val="00845814"/>
    <w:rsid w:val="00845A7D"/>
    <w:rsid w:val="008466CE"/>
    <w:rsid w:val="008469E8"/>
    <w:rsid w:val="008469EC"/>
    <w:rsid w:val="00846BC8"/>
    <w:rsid w:val="00850B4E"/>
    <w:rsid w:val="008512FF"/>
    <w:rsid w:val="00852307"/>
    <w:rsid w:val="00852D51"/>
    <w:rsid w:val="008533AF"/>
    <w:rsid w:val="00853904"/>
    <w:rsid w:val="0085480E"/>
    <w:rsid w:val="00854A67"/>
    <w:rsid w:val="00855143"/>
    <w:rsid w:val="0085567E"/>
    <w:rsid w:val="008568B1"/>
    <w:rsid w:val="008603AD"/>
    <w:rsid w:val="00860A23"/>
    <w:rsid w:val="00860BE8"/>
    <w:rsid w:val="00861842"/>
    <w:rsid w:val="00861943"/>
    <w:rsid w:val="00862249"/>
    <w:rsid w:val="0086258A"/>
    <w:rsid w:val="008637B2"/>
    <w:rsid w:val="00863DCA"/>
    <w:rsid w:val="008645A6"/>
    <w:rsid w:val="00865188"/>
    <w:rsid w:val="00865C76"/>
    <w:rsid w:val="008673EA"/>
    <w:rsid w:val="008674F7"/>
    <w:rsid w:val="00867606"/>
    <w:rsid w:val="008711F4"/>
    <w:rsid w:val="0087134A"/>
    <w:rsid w:val="0087202E"/>
    <w:rsid w:val="008721AE"/>
    <w:rsid w:val="0087263D"/>
    <w:rsid w:val="00872CA9"/>
    <w:rsid w:val="00874173"/>
    <w:rsid w:val="00874607"/>
    <w:rsid w:val="0087496B"/>
    <w:rsid w:val="00874AF2"/>
    <w:rsid w:val="00874E22"/>
    <w:rsid w:val="00875248"/>
    <w:rsid w:val="00875715"/>
    <w:rsid w:val="00880B71"/>
    <w:rsid w:val="00880C21"/>
    <w:rsid w:val="0088114B"/>
    <w:rsid w:val="00881FB3"/>
    <w:rsid w:val="00883162"/>
    <w:rsid w:val="00883E22"/>
    <w:rsid w:val="0088535B"/>
    <w:rsid w:val="008860B9"/>
    <w:rsid w:val="008866A7"/>
    <w:rsid w:val="0088740D"/>
    <w:rsid w:val="008874DD"/>
    <w:rsid w:val="00887E38"/>
    <w:rsid w:val="00890230"/>
    <w:rsid w:val="00890EC5"/>
    <w:rsid w:val="008941A4"/>
    <w:rsid w:val="00894405"/>
    <w:rsid w:val="00895D26"/>
    <w:rsid w:val="00895E2B"/>
    <w:rsid w:val="008A0E21"/>
    <w:rsid w:val="008A1489"/>
    <w:rsid w:val="008A227F"/>
    <w:rsid w:val="008A2DEE"/>
    <w:rsid w:val="008A32E4"/>
    <w:rsid w:val="008A3FC3"/>
    <w:rsid w:val="008A5E2A"/>
    <w:rsid w:val="008A61EA"/>
    <w:rsid w:val="008A7395"/>
    <w:rsid w:val="008B0438"/>
    <w:rsid w:val="008B12DB"/>
    <w:rsid w:val="008B195F"/>
    <w:rsid w:val="008B1B28"/>
    <w:rsid w:val="008B2616"/>
    <w:rsid w:val="008B3242"/>
    <w:rsid w:val="008B519B"/>
    <w:rsid w:val="008B54F3"/>
    <w:rsid w:val="008B5ECF"/>
    <w:rsid w:val="008B746E"/>
    <w:rsid w:val="008B7FBD"/>
    <w:rsid w:val="008C0695"/>
    <w:rsid w:val="008C0B10"/>
    <w:rsid w:val="008C0ED1"/>
    <w:rsid w:val="008C22BF"/>
    <w:rsid w:val="008C2313"/>
    <w:rsid w:val="008C3E10"/>
    <w:rsid w:val="008C3EB8"/>
    <w:rsid w:val="008C4A1F"/>
    <w:rsid w:val="008C4F02"/>
    <w:rsid w:val="008D19EB"/>
    <w:rsid w:val="008D2696"/>
    <w:rsid w:val="008D279C"/>
    <w:rsid w:val="008D2860"/>
    <w:rsid w:val="008D2B70"/>
    <w:rsid w:val="008D2E36"/>
    <w:rsid w:val="008D323A"/>
    <w:rsid w:val="008D4C51"/>
    <w:rsid w:val="008D4D36"/>
    <w:rsid w:val="008D5F74"/>
    <w:rsid w:val="008D7731"/>
    <w:rsid w:val="008E059E"/>
    <w:rsid w:val="008E0890"/>
    <w:rsid w:val="008E133B"/>
    <w:rsid w:val="008E1862"/>
    <w:rsid w:val="008E361B"/>
    <w:rsid w:val="008E412E"/>
    <w:rsid w:val="008E4C6B"/>
    <w:rsid w:val="008E4E1A"/>
    <w:rsid w:val="008E612B"/>
    <w:rsid w:val="008E6617"/>
    <w:rsid w:val="008E7781"/>
    <w:rsid w:val="008F0628"/>
    <w:rsid w:val="008F1313"/>
    <w:rsid w:val="008F134E"/>
    <w:rsid w:val="008F15FC"/>
    <w:rsid w:val="008F1602"/>
    <w:rsid w:val="008F1850"/>
    <w:rsid w:val="008F1F6F"/>
    <w:rsid w:val="008F2261"/>
    <w:rsid w:val="008F2279"/>
    <w:rsid w:val="008F28BA"/>
    <w:rsid w:val="008F3391"/>
    <w:rsid w:val="008F3A83"/>
    <w:rsid w:val="008F520F"/>
    <w:rsid w:val="008F6E47"/>
    <w:rsid w:val="008F6E7C"/>
    <w:rsid w:val="008F7E06"/>
    <w:rsid w:val="009004F0"/>
    <w:rsid w:val="00900BEE"/>
    <w:rsid w:val="00900D3B"/>
    <w:rsid w:val="009017E4"/>
    <w:rsid w:val="00901DF1"/>
    <w:rsid w:val="00901F91"/>
    <w:rsid w:val="009038E8"/>
    <w:rsid w:val="00903B88"/>
    <w:rsid w:val="00903C49"/>
    <w:rsid w:val="0090418D"/>
    <w:rsid w:val="00904670"/>
    <w:rsid w:val="00905040"/>
    <w:rsid w:val="009056D7"/>
    <w:rsid w:val="00905B6C"/>
    <w:rsid w:val="00906897"/>
    <w:rsid w:val="00907F14"/>
    <w:rsid w:val="009101BF"/>
    <w:rsid w:val="00910BEE"/>
    <w:rsid w:val="0091124A"/>
    <w:rsid w:val="00911A05"/>
    <w:rsid w:val="00911B65"/>
    <w:rsid w:val="00916A26"/>
    <w:rsid w:val="00916D32"/>
    <w:rsid w:val="00917855"/>
    <w:rsid w:val="009203C4"/>
    <w:rsid w:val="009203FE"/>
    <w:rsid w:val="00920896"/>
    <w:rsid w:val="00920C77"/>
    <w:rsid w:val="00922996"/>
    <w:rsid w:val="00922AF8"/>
    <w:rsid w:val="00924827"/>
    <w:rsid w:val="0092523C"/>
    <w:rsid w:val="00925F61"/>
    <w:rsid w:val="00927A4C"/>
    <w:rsid w:val="00930117"/>
    <w:rsid w:val="009302FD"/>
    <w:rsid w:val="00930B90"/>
    <w:rsid w:val="00932AE2"/>
    <w:rsid w:val="00932FE8"/>
    <w:rsid w:val="009332B1"/>
    <w:rsid w:val="00933665"/>
    <w:rsid w:val="00933CAA"/>
    <w:rsid w:val="00934353"/>
    <w:rsid w:val="00934CA1"/>
    <w:rsid w:val="00934F67"/>
    <w:rsid w:val="0093597E"/>
    <w:rsid w:val="00936069"/>
    <w:rsid w:val="0093618D"/>
    <w:rsid w:val="009363CD"/>
    <w:rsid w:val="009364E4"/>
    <w:rsid w:val="0093721F"/>
    <w:rsid w:val="00940E85"/>
    <w:rsid w:val="00940EAB"/>
    <w:rsid w:val="0094314D"/>
    <w:rsid w:val="00946FB0"/>
    <w:rsid w:val="009502C1"/>
    <w:rsid w:val="00950AD8"/>
    <w:rsid w:val="00950C51"/>
    <w:rsid w:val="00951B6B"/>
    <w:rsid w:val="009532EE"/>
    <w:rsid w:val="0095408A"/>
    <w:rsid w:val="009545AA"/>
    <w:rsid w:val="00957750"/>
    <w:rsid w:val="00957AB5"/>
    <w:rsid w:val="009617ED"/>
    <w:rsid w:val="0096213A"/>
    <w:rsid w:val="00962789"/>
    <w:rsid w:val="0096293B"/>
    <w:rsid w:val="00963224"/>
    <w:rsid w:val="00963BEB"/>
    <w:rsid w:val="0096491D"/>
    <w:rsid w:val="00964D94"/>
    <w:rsid w:val="00964ECD"/>
    <w:rsid w:val="0096615D"/>
    <w:rsid w:val="0096774F"/>
    <w:rsid w:val="00967AA3"/>
    <w:rsid w:val="00967F69"/>
    <w:rsid w:val="0097015D"/>
    <w:rsid w:val="00971F2F"/>
    <w:rsid w:val="0097246D"/>
    <w:rsid w:val="009751E9"/>
    <w:rsid w:val="0097704A"/>
    <w:rsid w:val="00977297"/>
    <w:rsid w:val="00977E59"/>
    <w:rsid w:val="00977F78"/>
    <w:rsid w:val="00980185"/>
    <w:rsid w:val="00980CE9"/>
    <w:rsid w:val="009811BE"/>
    <w:rsid w:val="00981DE8"/>
    <w:rsid w:val="00982260"/>
    <w:rsid w:val="00982C84"/>
    <w:rsid w:val="00982F89"/>
    <w:rsid w:val="00986362"/>
    <w:rsid w:val="00986697"/>
    <w:rsid w:val="00987446"/>
    <w:rsid w:val="0098750F"/>
    <w:rsid w:val="009903C7"/>
    <w:rsid w:val="00991016"/>
    <w:rsid w:val="0099163A"/>
    <w:rsid w:val="00991BD3"/>
    <w:rsid w:val="00991CFA"/>
    <w:rsid w:val="00992287"/>
    <w:rsid w:val="00992737"/>
    <w:rsid w:val="0099427F"/>
    <w:rsid w:val="00994A3A"/>
    <w:rsid w:val="00994A70"/>
    <w:rsid w:val="00995AD6"/>
    <w:rsid w:val="00995D99"/>
    <w:rsid w:val="00996491"/>
    <w:rsid w:val="009968CE"/>
    <w:rsid w:val="00996958"/>
    <w:rsid w:val="009977A3"/>
    <w:rsid w:val="009A050D"/>
    <w:rsid w:val="009A17EC"/>
    <w:rsid w:val="009A21F5"/>
    <w:rsid w:val="009A2A1C"/>
    <w:rsid w:val="009A3F86"/>
    <w:rsid w:val="009A4949"/>
    <w:rsid w:val="009A5527"/>
    <w:rsid w:val="009A6103"/>
    <w:rsid w:val="009A61B4"/>
    <w:rsid w:val="009A6B8B"/>
    <w:rsid w:val="009A7296"/>
    <w:rsid w:val="009A76A5"/>
    <w:rsid w:val="009A7AC8"/>
    <w:rsid w:val="009B0145"/>
    <w:rsid w:val="009B13EE"/>
    <w:rsid w:val="009B1F4F"/>
    <w:rsid w:val="009B204F"/>
    <w:rsid w:val="009B21E8"/>
    <w:rsid w:val="009B3B04"/>
    <w:rsid w:val="009B3D0E"/>
    <w:rsid w:val="009B47AD"/>
    <w:rsid w:val="009B5062"/>
    <w:rsid w:val="009B5B4C"/>
    <w:rsid w:val="009B6735"/>
    <w:rsid w:val="009B745A"/>
    <w:rsid w:val="009B757A"/>
    <w:rsid w:val="009C18B3"/>
    <w:rsid w:val="009C1AE4"/>
    <w:rsid w:val="009C1FE9"/>
    <w:rsid w:val="009C22D1"/>
    <w:rsid w:val="009C27C1"/>
    <w:rsid w:val="009C2882"/>
    <w:rsid w:val="009C2FE3"/>
    <w:rsid w:val="009C3FBA"/>
    <w:rsid w:val="009C4AA5"/>
    <w:rsid w:val="009C5ACE"/>
    <w:rsid w:val="009C5CD5"/>
    <w:rsid w:val="009C6688"/>
    <w:rsid w:val="009C773D"/>
    <w:rsid w:val="009C7E0A"/>
    <w:rsid w:val="009C7FCB"/>
    <w:rsid w:val="009D07FC"/>
    <w:rsid w:val="009D2B23"/>
    <w:rsid w:val="009D329A"/>
    <w:rsid w:val="009D391F"/>
    <w:rsid w:val="009D3DDC"/>
    <w:rsid w:val="009D475B"/>
    <w:rsid w:val="009D49BA"/>
    <w:rsid w:val="009D6F86"/>
    <w:rsid w:val="009D7B72"/>
    <w:rsid w:val="009E03F6"/>
    <w:rsid w:val="009E0684"/>
    <w:rsid w:val="009E1FF5"/>
    <w:rsid w:val="009E218D"/>
    <w:rsid w:val="009E29A3"/>
    <w:rsid w:val="009E3269"/>
    <w:rsid w:val="009E3683"/>
    <w:rsid w:val="009E38F6"/>
    <w:rsid w:val="009E39CC"/>
    <w:rsid w:val="009E5D38"/>
    <w:rsid w:val="009E6DBE"/>
    <w:rsid w:val="009E7610"/>
    <w:rsid w:val="009E774E"/>
    <w:rsid w:val="009E77D2"/>
    <w:rsid w:val="009E7B1F"/>
    <w:rsid w:val="009E7FEC"/>
    <w:rsid w:val="009F1092"/>
    <w:rsid w:val="009F17FE"/>
    <w:rsid w:val="009F2ABD"/>
    <w:rsid w:val="009F2FC0"/>
    <w:rsid w:val="009F30A0"/>
    <w:rsid w:val="009F3DB8"/>
    <w:rsid w:val="009F3E42"/>
    <w:rsid w:val="009F56A6"/>
    <w:rsid w:val="009F5C82"/>
    <w:rsid w:val="009F5E12"/>
    <w:rsid w:val="009F5EEA"/>
    <w:rsid w:val="00A0035A"/>
    <w:rsid w:val="00A0058C"/>
    <w:rsid w:val="00A007E0"/>
    <w:rsid w:val="00A01A3B"/>
    <w:rsid w:val="00A03569"/>
    <w:rsid w:val="00A037F9"/>
    <w:rsid w:val="00A04455"/>
    <w:rsid w:val="00A04535"/>
    <w:rsid w:val="00A04A3C"/>
    <w:rsid w:val="00A055B2"/>
    <w:rsid w:val="00A05B18"/>
    <w:rsid w:val="00A064F8"/>
    <w:rsid w:val="00A06957"/>
    <w:rsid w:val="00A0739E"/>
    <w:rsid w:val="00A11122"/>
    <w:rsid w:val="00A1230B"/>
    <w:rsid w:val="00A12955"/>
    <w:rsid w:val="00A1300D"/>
    <w:rsid w:val="00A13E3E"/>
    <w:rsid w:val="00A13EE5"/>
    <w:rsid w:val="00A140AC"/>
    <w:rsid w:val="00A156B9"/>
    <w:rsid w:val="00A166B3"/>
    <w:rsid w:val="00A169F6"/>
    <w:rsid w:val="00A16FC5"/>
    <w:rsid w:val="00A20A12"/>
    <w:rsid w:val="00A22159"/>
    <w:rsid w:val="00A226D0"/>
    <w:rsid w:val="00A228D8"/>
    <w:rsid w:val="00A22B95"/>
    <w:rsid w:val="00A23126"/>
    <w:rsid w:val="00A27264"/>
    <w:rsid w:val="00A31C27"/>
    <w:rsid w:val="00A3343C"/>
    <w:rsid w:val="00A3640F"/>
    <w:rsid w:val="00A37294"/>
    <w:rsid w:val="00A4017B"/>
    <w:rsid w:val="00A41723"/>
    <w:rsid w:val="00A4173A"/>
    <w:rsid w:val="00A41BCD"/>
    <w:rsid w:val="00A42D55"/>
    <w:rsid w:val="00A433D5"/>
    <w:rsid w:val="00A45675"/>
    <w:rsid w:val="00A45D50"/>
    <w:rsid w:val="00A460C1"/>
    <w:rsid w:val="00A471B4"/>
    <w:rsid w:val="00A50FAE"/>
    <w:rsid w:val="00A51F89"/>
    <w:rsid w:val="00A52419"/>
    <w:rsid w:val="00A52DA5"/>
    <w:rsid w:val="00A54F2B"/>
    <w:rsid w:val="00A55545"/>
    <w:rsid w:val="00A563E6"/>
    <w:rsid w:val="00A5689F"/>
    <w:rsid w:val="00A578D6"/>
    <w:rsid w:val="00A57D1E"/>
    <w:rsid w:val="00A606C9"/>
    <w:rsid w:val="00A61004"/>
    <w:rsid w:val="00A624EE"/>
    <w:rsid w:val="00A62913"/>
    <w:rsid w:val="00A62EEE"/>
    <w:rsid w:val="00A637C2"/>
    <w:rsid w:val="00A639C3"/>
    <w:rsid w:val="00A63CE9"/>
    <w:rsid w:val="00A651D4"/>
    <w:rsid w:val="00A6521E"/>
    <w:rsid w:val="00A65F76"/>
    <w:rsid w:val="00A66A96"/>
    <w:rsid w:val="00A67041"/>
    <w:rsid w:val="00A67B1D"/>
    <w:rsid w:val="00A70B85"/>
    <w:rsid w:val="00A7225E"/>
    <w:rsid w:val="00A72E4D"/>
    <w:rsid w:val="00A7351F"/>
    <w:rsid w:val="00A73A19"/>
    <w:rsid w:val="00A73D07"/>
    <w:rsid w:val="00A7531E"/>
    <w:rsid w:val="00A75F4F"/>
    <w:rsid w:val="00A761EE"/>
    <w:rsid w:val="00A76672"/>
    <w:rsid w:val="00A803D3"/>
    <w:rsid w:val="00A80A9A"/>
    <w:rsid w:val="00A81112"/>
    <w:rsid w:val="00A81DE4"/>
    <w:rsid w:val="00A83448"/>
    <w:rsid w:val="00A84473"/>
    <w:rsid w:val="00A85FF7"/>
    <w:rsid w:val="00A860C4"/>
    <w:rsid w:val="00A86752"/>
    <w:rsid w:val="00A868C6"/>
    <w:rsid w:val="00A87B05"/>
    <w:rsid w:val="00A907D8"/>
    <w:rsid w:val="00A90DBF"/>
    <w:rsid w:val="00A91EF7"/>
    <w:rsid w:val="00A9287B"/>
    <w:rsid w:val="00A946E0"/>
    <w:rsid w:val="00A949B1"/>
    <w:rsid w:val="00A96D29"/>
    <w:rsid w:val="00A96D54"/>
    <w:rsid w:val="00A97AB7"/>
    <w:rsid w:val="00A97CA5"/>
    <w:rsid w:val="00AA05BC"/>
    <w:rsid w:val="00AA1046"/>
    <w:rsid w:val="00AA1095"/>
    <w:rsid w:val="00AA1142"/>
    <w:rsid w:val="00AA2567"/>
    <w:rsid w:val="00AA3D84"/>
    <w:rsid w:val="00AA3DE6"/>
    <w:rsid w:val="00AA6A95"/>
    <w:rsid w:val="00AA72CA"/>
    <w:rsid w:val="00AA7C9E"/>
    <w:rsid w:val="00AB0B13"/>
    <w:rsid w:val="00AB0E72"/>
    <w:rsid w:val="00AB14A0"/>
    <w:rsid w:val="00AB17AE"/>
    <w:rsid w:val="00AB260A"/>
    <w:rsid w:val="00AB3604"/>
    <w:rsid w:val="00AB3646"/>
    <w:rsid w:val="00AB3943"/>
    <w:rsid w:val="00AB4CFB"/>
    <w:rsid w:val="00AB663E"/>
    <w:rsid w:val="00AB6FEE"/>
    <w:rsid w:val="00AC253B"/>
    <w:rsid w:val="00AC2C73"/>
    <w:rsid w:val="00AC2D7D"/>
    <w:rsid w:val="00AC3450"/>
    <w:rsid w:val="00AC4702"/>
    <w:rsid w:val="00AC7BE4"/>
    <w:rsid w:val="00AD15FA"/>
    <w:rsid w:val="00AD1C36"/>
    <w:rsid w:val="00AD1F3E"/>
    <w:rsid w:val="00AD29E5"/>
    <w:rsid w:val="00AD2F68"/>
    <w:rsid w:val="00AD32E1"/>
    <w:rsid w:val="00AD4494"/>
    <w:rsid w:val="00AD5425"/>
    <w:rsid w:val="00AD6045"/>
    <w:rsid w:val="00AD647A"/>
    <w:rsid w:val="00AD64BF"/>
    <w:rsid w:val="00AD7797"/>
    <w:rsid w:val="00AD7C1D"/>
    <w:rsid w:val="00AE098D"/>
    <w:rsid w:val="00AE178A"/>
    <w:rsid w:val="00AE1E27"/>
    <w:rsid w:val="00AE4097"/>
    <w:rsid w:val="00AE5117"/>
    <w:rsid w:val="00AE59AA"/>
    <w:rsid w:val="00AE63D2"/>
    <w:rsid w:val="00AE6A88"/>
    <w:rsid w:val="00AE72B1"/>
    <w:rsid w:val="00AE7300"/>
    <w:rsid w:val="00AE7581"/>
    <w:rsid w:val="00AF0727"/>
    <w:rsid w:val="00AF1B01"/>
    <w:rsid w:val="00AF1C5A"/>
    <w:rsid w:val="00AF219D"/>
    <w:rsid w:val="00AF338D"/>
    <w:rsid w:val="00AF39F7"/>
    <w:rsid w:val="00AF4A8B"/>
    <w:rsid w:val="00AF4C57"/>
    <w:rsid w:val="00AF5424"/>
    <w:rsid w:val="00AF66D0"/>
    <w:rsid w:val="00AF6D81"/>
    <w:rsid w:val="00AF708F"/>
    <w:rsid w:val="00B005DF"/>
    <w:rsid w:val="00B00758"/>
    <w:rsid w:val="00B008FB"/>
    <w:rsid w:val="00B02436"/>
    <w:rsid w:val="00B029B8"/>
    <w:rsid w:val="00B03254"/>
    <w:rsid w:val="00B0364B"/>
    <w:rsid w:val="00B042AD"/>
    <w:rsid w:val="00B04563"/>
    <w:rsid w:val="00B049A9"/>
    <w:rsid w:val="00B05318"/>
    <w:rsid w:val="00B06029"/>
    <w:rsid w:val="00B068A8"/>
    <w:rsid w:val="00B0717A"/>
    <w:rsid w:val="00B0725E"/>
    <w:rsid w:val="00B07978"/>
    <w:rsid w:val="00B07988"/>
    <w:rsid w:val="00B12202"/>
    <w:rsid w:val="00B12A8C"/>
    <w:rsid w:val="00B13E32"/>
    <w:rsid w:val="00B1493E"/>
    <w:rsid w:val="00B16530"/>
    <w:rsid w:val="00B16B77"/>
    <w:rsid w:val="00B16BF7"/>
    <w:rsid w:val="00B172B8"/>
    <w:rsid w:val="00B20A25"/>
    <w:rsid w:val="00B20D67"/>
    <w:rsid w:val="00B21286"/>
    <w:rsid w:val="00B22261"/>
    <w:rsid w:val="00B23702"/>
    <w:rsid w:val="00B24C15"/>
    <w:rsid w:val="00B25BE9"/>
    <w:rsid w:val="00B266D1"/>
    <w:rsid w:val="00B26C60"/>
    <w:rsid w:val="00B271CC"/>
    <w:rsid w:val="00B301D0"/>
    <w:rsid w:val="00B314B9"/>
    <w:rsid w:val="00B318B4"/>
    <w:rsid w:val="00B31D6F"/>
    <w:rsid w:val="00B32325"/>
    <w:rsid w:val="00B32DA0"/>
    <w:rsid w:val="00B335A5"/>
    <w:rsid w:val="00B33C06"/>
    <w:rsid w:val="00B3446E"/>
    <w:rsid w:val="00B34516"/>
    <w:rsid w:val="00B34820"/>
    <w:rsid w:val="00B36A3A"/>
    <w:rsid w:val="00B40CAD"/>
    <w:rsid w:val="00B41D68"/>
    <w:rsid w:val="00B42012"/>
    <w:rsid w:val="00B4352C"/>
    <w:rsid w:val="00B439A2"/>
    <w:rsid w:val="00B44400"/>
    <w:rsid w:val="00B4563F"/>
    <w:rsid w:val="00B45A71"/>
    <w:rsid w:val="00B45DD7"/>
    <w:rsid w:val="00B46022"/>
    <w:rsid w:val="00B46482"/>
    <w:rsid w:val="00B469BB"/>
    <w:rsid w:val="00B46D4F"/>
    <w:rsid w:val="00B476A0"/>
    <w:rsid w:val="00B47B78"/>
    <w:rsid w:val="00B50C44"/>
    <w:rsid w:val="00B50F69"/>
    <w:rsid w:val="00B51072"/>
    <w:rsid w:val="00B5197B"/>
    <w:rsid w:val="00B51DE3"/>
    <w:rsid w:val="00B52FA2"/>
    <w:rsid w:val="00B53730"/>
    <w:rsid w:val="00B5416C"/>
    <w:rsid w:val="00B5458A"/>
    <w:rsid w:val="00B55425"/>
    <w:rsid w:val="00B5639B"/>
    <w:rsid w:val="00B57019"/>
    <w:rsid w:val="00B6038B"/>
    <w:rsid w:val="00B611D3"/>
    <w:rsid w:val="00B62397"/>
    <w:rsid w:val="00B63BFE"/>
    <w:rsid w:val="00B649CF"/>
    <w:rsid w:val="00B64BEF"/>
    <w:rsid w:val="00B65A11"/>
    <w:rsid w:val="00B65DB1"/>
    <w:rsid w:val="00B67827"/>
    <w:rsid w:val="00B67AAC"/>
    <w:rsid w:val="00B67C68"/>
    <w:rsid w:val="00B71473"/>
    <w:rsid w:val="00B71DE2"/>
    <w:rsid w:val="00B71DFE"/>
    <w:rsid w:val="00B71EC0"/>
    <w:rsid w:val="00B728AB"/>
    <w:rsid w:val="00B73A1F"/>
    <w:rsid w:val="00B752BD"/>
    <w:rsid w:val="00B8073F"/>
    <w:rsid w:val="00B81345"/>
    <w:rsid w:val="00B81D6C"/>
    <w:rsid w:val="00B821E7"/>
    <w:rsid w:val="00B831F2"/>
    <w:rsid w:val="00B83BCC"/>
    <w:rsid w:val="00B83D56"/>
    <w:rsid w:val="00B840FB"/>
    <w:rsid w:val="00B85FA1"/>
    <w:rsid w:val="00B872D3"/>
    <w:rsid w:val="00B90B53"/>
    <w:rsid w:val="00B90B65"/>
    <w:rsid w:val="00B91084"/>
    <w:rsid w:val="00B91571"/>
    <w:rsid w:val="00B91CAE"/>
    <w:rsid w:val="00B923EE"/>
    <w:rsid w:val="00B930D2"/>
    <w:rsid w:val="00B93844"/>
    <w:rsid w:val="00B93EE1"/>
    <w:rsid w:val="00B940B7"/>
    <w:rsid w:val="00B94313"/>
    <w:rsid w:val="00B94B23"/>
    <w:rsid w:val="00B9622E"/>
    <w:rsid w:val="00B969CC"/>
    <w:rsid w:val="00B970BE"/>
    <w:rsid w:val="00BA07F0"/>
    <w:rsid w:val="00BA0EE5"/>
    <w:rsid w:val="00BA0F2B"/>
    <w:rsid w:val="00BA363E"/>
    <w:rsid w:val="00BA5082"/>
    <w:rsid w:val="00BA5402"/>
    <w:rsid w:val="00BA557D"/>
    <w:rsid w:val="00BA66C2"/>
    <w:rsid w:val="00BB08AC"/>
    <w:rsid w:val="00BB4B84"/>
    <w:rsid w:val="00BB58B0"/>
    <w:rsid w:val="00BB5CA4"/>
    <w:rsid w:val="00BB5CF7"/>
    <w:rsid w:val="00BB5D9E"/>
    <w:rsid w:val="00BB6775"/>
    <w:rsid w:val="00BB6B74"/>
    <w:rsid w:val="00BC1AE1"/>
    <w:rsid w:val="00BC2078"/>
    <w:rsid w:val="00BC258D"/>
    <w:rsid w:val="00BC278E"/>
    <w:rsid w:val="00BC344A"/>
    <w:rsid w:val="00BC3565"/>
    <w:rsid w:val="00BC3D3D"/>
    <w:rsid w:val="00BC449E"/>
    <w:rsid w:val="00BC48D2"/>
    <w:rsid w:val="00BC593C"/>
    <w:rsid w:val="00BC685C"/>
    <w:rsid w:val="00BC6CDC"/>
    <w:rsid w:val="00BC6E75"/>
    <w:rsid w:val="00BC7555"/>
    <w:rsid w:val="00BC773D"/>
    <w:rsid w:val="00BD0222"/>
    <w:rsid w:val="00BD0A36"/>
    <w:rsid w:val="00BD1DB6"/>
    <w:rsid w:val="00BD28BB"/>
    <w:rsid w:val="00BD2FCD"/>
    <w:rsid w:val="00BD3FDE"/>
    <w:rsid w:val="00BD4345"/>
    <w:rsid w:val="00BD49BE"/>
    <w:rsid w:val="00BD5199"/>
    <w:rsid w:val="00BD5CF6"/>
    <w:rsid w:val="00BD64DA"/>
    <w:rsid w:val="00BD651A"/>
    <w:rsid w:val="00BD6AB9"/>
    <w:rsid w:val="00BD749B"/>
    <w:rsid w:val="00BD7DB4"/>
    <w:rsid w:val="00BE088A"/>
    <w:rsid w:val="00BE0A00"/>
    <w:rsid w:val="00BE1172"/>
    <w:rsid w:val="00BE30FB"/>
    <w:rsid w:val="00BE4A11"/>
    <w:rsid w:val="00BE4C2A"/>
    <w:rsid w:val="00BE5070"/>
    <w:rsid w:val="00BE527E"/>
    <w:rsid w:val="00BE6194"/>
    <w:rsid w:val="00BE61DE"/>
    <w:rsid w:val="00BE68B4"/>
    <w:rsid w:val="00BE6B17"/>
    <w:rsid w:val="00BE7366"/>
    <w:rsid w:val="00BE7C67"/>
    <w:rsid w:val="00BF0618"/>
    <w:rsid w:val="00BF1EA3"/>
    <w:rsid w:val="00BF21DB"/>
    <w:rsid w:val="00BF27DD"/>
    <w:rsid w:val="00BF2E63"/>
    <w:rsid w:val="00BF3A5D"/>
    <w:rsid w:val="00BF3E9A"/>
    <w:rsid w:val="00BF42B1"/>
    <w:rsid w:val="00BF433E"/>
    <w:rsid w:val="00BF5488"/>
    <w:rsid w:val="00BF6638"/>
    <w:rsid w:val="00BF6811"/>
    <w:rsid w:val="00BF6A08"/>
    <w:rsid w:val="00BF6C04"/>
    <w:rsid w:val="00BF7C9F"/>
    <w:rsid w:val="00C0036C"/>
    <w:rsid w:val="00C0055B"/>
    <w:rsid w:val="00C0110D"/>
    <w:rsid w:val="00C0121D"/>
    <w:rsid w:val="00C01AAB"/>
    <w:rsid w:val="00C0248C"/>
    <w:rsid w:val="00C027A1"/>
    <w:rsid w:val="00C03555"/>
    <w:rsid w:val="00C04D29"/>
    <w:rsid w:val="00C052E7"/>
    <w:rsid w:val="00C05E73"/>
    <w:rsid w:val="00C06082"/>
    <w:rsid w:val="00C06918"/>
    <w:rsid w:val="00C07F31"/>
    <w:rsid w:val="00C106EC"/>
    <w:rsid w:val="00C1172B"/>
    <w:rsid w:val="00C11B41"/>
    <w:rsid w:val="00C12607"/>
    <w:rsid w:val="00C12C6F"/>
    <w:rsid w:val="00C134BF"/>
    <w:rsid w:val="00C13738"/>
    <w:rsid w:val="00C13D7E"/>
    <w:rsid w:val="00C14178"/>
    <w:rsid w:val="00C15D54"/>
    <w:rsid w:val="00C161F4"/>
    <w:rsid w:val="00C17872"/>
    <w:rsid w:val="00C17AC5"/>
    <w:rsid w:val="00C2196A"/>
    <w:rsid w:val="00C23772"/>
    <w:rsid w:val="00C246F3"/>
    <w:rsid w:val="00C254A8"/>
    <w:rsid w:val="00C2591E"/>
    <w:rsid w:val="00C2619B"/>
    <w:rsid w:val="00C264DA"/>
    <w:rsid w:val="00C268D2"/>
    <w:rsid w:val="00C27CF8"/>
    <w:rsid w:val="00C306A1"/>
    <w:rsid w:val="00C30E68"/>
    <w:rsid w:val="00C31224"/>
    <w:rsid w:val="00C314DB"/>
    <w:rsid w:val="00C3228A"/>
    <w:rsid w:val="00C32686"/>
    <w:rsid w:val="00C34650"/>
    <w:rsid w:val="00C3672E"/>
    <w:rsid w:val="00C367CC"/>
    <w:rsid w:val="00C36FD2"/>
    <w:rsid w:val="00C37296"/>
    <w:rsid w:val="00C37F6F"/>
    <w:rsid w:val="00C401AE"/>
    <w:rsid w:val="00C405AA"/>
    <w:rsid w:val="00C40C54"/>
    <w:rsid w:val="00C40D58"/>
    <w:rsid w:val="00C4113E"/>
    <w:rsid w:val="00C42042"/>
    <w:rsid w:val="00C4228E"/>
    <w:rsid w:val="00C437B8"/>
    <w:rsid w:val="00C4392C"/>
    <w:rsid w:val="00C4426F"/>
    <w:rsid w:val="00C44C29"/>
    <w:rsid w:val="00C451E7"/>
    <w:rsid w:val="00C454A0"/>
    <w:rsid w:val="00C45C4D"/>
    <w:rsid w:val="00C460C6"/>
    <w:rsid w:val="00C46154"/>
    <w:rsid w:val="00C46190"/>
    <w:rsid w:val="00C467F5"/>
    <w:rsid w:val="00C47B62"/>
    <w:rsid w:val="00C50C50"/>
    <w:rsid w:val="00C51862"/>
    <w:rsid w:val="00C529A6"/>
    <w:rsid w:val="00C5388B"/>
    <w:rsid w:val="00C53A60"/>
    <w:rsid w:val="00C542E9"/>
    <w:rsid w:val="00C54326"/>
    <w:rsid w:val="00C5474B"/>
    <w:rsid w:val="00C54A39"/>
    <w:rsid w:val="00C56505"/>
    <w:rsid w:val="00C567AE"/>
    <w:rsid w:val="00C567B9"/>
    <w:rsid w:val="00C56F10"/>
    <w:rsid w:val="00C577FD"/>
    <w:rsid w:val="00C5782B"/>
    <w:rsid w:val="00C5785A"/>
    <w:rsid w:val="00C60CF3"/>
    <w:rsid w:val="00C613F5"/>
    <w:rsid w:val="00C61C13"/>
    <w:rsid w:val="00C62137"/>
    <w:rsid w:val="00C63114"/>
    <w:rsid w:val="00C63AE8"/>
    <w:rsid w:val="00C64553"/>
    <w:rsid w:val="00C64722"/>
    <w:rsid w:val="00C66312"/>
    <w:rsid w:val="00C66D33"/>
    <w:rsid w:val="00C67081"/>
    <w:rsid w:val="00C67425"/>
    <w:rsid w:val="00C67CD1"/>
    <w:rsid w:val="00C719C4"/>
    <w:rsid w:val="00C71CBB"/>
    <w:rsid w:val="00C72CD7"/>
    <w:rsid w:val="00C732AF"/>
    <w:rsid w:val="00C75C99"/>
    <w:rsid w:val="00C762F2"/>
    <w:rsid w:val="00C76E93"/>
    <w:rsid w:val="00C80413"/>
    <w:rsid w:val="00C80E64"/>
    <w:rsid w:val="00C819E8"/>
    <w:rsid w:val="00C84C80"/>
    <w:rsid w:val="00C85C5F"/>
    <w:rsid w:val="00C91B96"/>
    <w:rsid w:val="00C91E3B"/>
    <w:rsid w:val="00C91E71"/>
    <w:rsid w:val="00C92371"/>
    <w:rsid w:val="00C92548"/>
    <w:rsid w:val="00C926CB"/>
    <w:rsid w:val="00C962D2"/>
    <w:rsid w:val="00C96679"/>
    <w:rsid w:val="00C9670E"/>
    <w:rsid w:val="00C97943"/>
    <w:rsid w:val="00CA02C0"/>
    <w:rsid w:val="00CA1CD9"/>
    <w:rsid w:val="00CA1D1A"/>
    <w:rsid w:val="00CA5018"/>
    <w:rsid w:val="00CA5280"/>
    <w:rsid w:val="00CA5D2D"/>
    <w:rsid w:val="00CB0573"/>
    <w:rsid w:val="00CB0906"/>
    <w:rsid w:val="00CB1393"/>
    <w:rsid w:val="00CB151A"/>
    <w:rsid w:val="00CB23BD"/>
    <w:rsid w:val="00CB29BB"/>
    <w:rsid w:val="00CB3130"/>
    <w:rsid w:val="00CB3F57"/>
    <w:rsid w:val="00CB4508"/>
    <w:rsid w:val="00CB51BE"/>
    <w:rsid w:val="00CB5D98"/>
    <w:rsid w:val="00CB6226"/>
    <w:rsid w:val="00CB65D4"/>
    <w:rsid w:val="00CB74F0"/>
    <w:rsid w:val="00CB766F"/>
    <w:rsid w:val="00CB7F91"/>
    <w:rsid w:val="00CC0AB2"/>
    <w:rsid w:val="00CC2A8D"/>
    <w:rsid w:val="00CC2BA8"/>
    <w:rsid w:val="00CC3EEF"/>
    <w:rsid w:val="00CC610B"/>
    <w:rsid w:val="00CC6C7B"/>
    <w:rsid w:val="00CC7B7F"/>
    <w:rsid w:val="00CD0526"/>
    <w:rsid w:val="00CD0EC7"/>
    <w:rsid w:val="00CD1DAC"/>
    <w:rsid w:val="00CD427B"/>
    <w:rsid w:val="00CD4B0E"/>
    <w:rsid w:val="00CD5A84"/>
    <w:rsid w:val="00CD6058"/>
    <w:rsid w:val="00CD687F"/>
    <w:rsid w:val="00CD6E00"/>
    <w:rsid w:val="00CD700C"/>
    <w:rsid w:val="00CD7053"/>
    <w:rsid w:val="00CD721D"/>
    <w:rsid w:val="00CD7504"/>
    <w:rsid w:val="00CD7E3D"/>
    <w:rsid w:val="00CE0277"/>
    <w:rsid w:val="00CE037C"/>
    <w:rsid w:val="00CE09F5"/>
    <w:rsid w:val="00CE26BD"/>
    <w:rsid w:val="00CE27DB"/>
    <w:rsid w:val="00CE4484"/>
    <w:rsid w:val="00CE4635"/>
    <w:rsid w:val="00CE56E6"/>
    <w:rsid w:val="00CE5A39"/>
    <w:rsid w:val="00CE5B68"/>
    <w:rsid w:val="00CE6DCA"/>
    <w:rsid w:val="00CE7177"/>
    <w:rsid w:val="00CE770C"/>
    <w:rsid w:val="00CE7B03"/>
    <w:rsid w:val="00CE7C03"/>
    <w:rsid w:val="00CF04A8"/>
    <w:rsid w:val="00CF06B8"/>
    <w:rsid w:val="00CF132E"/>
    <w:rsid w:val="00CF18AE"/>
    <w:rsid w:val="00CF25AB"/>
    <w:rsid w:val="00CF33AC"/>
    <w:rsid w:val="00CF483F"/>
    <w:rsid w:val="00CF75A0"/>
    <w:rsid w:val="00D00658"/>
    <w:rsid w:val="00D00BCC"/>
    <w:rsid w:val="00D0127D"/>
    <w:rsid w:val="00D01EB1"/>
    <w:rsid w:val="00D0233D"/>
    <w:rsid w:val="00D03A2F"/>
    <w:rsid w:val="00D03F40"/>
    <w:rsid w:val="00D059A3"/>
    <w:rsid w:val="00D066B4"/>
    <w:rsid w:val="00D106F2"/>
    <w:rsid w:val="00D10DB6"/>
    <w:rsid w:val="00D121C0"/>
    <w:rsid w:val="00D12283"/>
    <w:rsid w:val="00D131AE"/>
    <w:rsid w:val="00D14173"/>
    <w:rsid w:val="00D1451B"/>
    <w:rsid w:val="00D14A24"/>
    <w:rsid w:val="00D14E80"/>
    <w:rsid w:val="00D1675D"/>
    <w:rsid w:val="00D16C30"/>
    <w:rsid w:val="00D1703B"/>
    <w:rsid w:val="00D17899"/>
    <w:rsid w:val="00D20E60"/>
    <w:rsid w:val="00D210EA"/>
    <w:rsid w:val="00D22504"/>
    <w:rsid w:val="00D22DF5"/>
    <w:rsid w:val="00D22FD1"/>
    <w:rsid w:val="00D2358F"/>
    <w:rsid w:val="00D25D3C"/>
    <w:rsid w:val="00D26742"/>
    <w:rsid w:val="00D26798"/>
    <w:rsid w:val="00D27E86"/>
    <w:rsid w:val="00D304E0"/>
    <w:rsid w:val="00D31AC6"/>
    <w:rsid w:val="00D31DEE"/>
    <w:rsid w:val="00D328A1"/>
    <w:rsid w:val="00D32F7C"/>
    <w:rsid w:val="00D32FA1"/>
    <w:rsid w:val="00D33A0A"/>
    <w:rsid w:val="00D33BE7"/>
    <w:rsid w:val="00D3570F"/>
    <w:rsid w:val="00D35B11"/>
    <w:rsid w:val="00D36044"/>
    <w:rsid w:val="00D3611C"/>
    <w:rsid w:val="00D36680"/>
    <w:rsid w:val="00D36F0D"/>
    <w:rsid w:val="00D37240"/>
    <w:rsid w:val="00D41D6A"/>
    <w:rsid w:val="00D427CA"/>
    <w:rsid w:val="00D429CD"/>
    <w:rsid w:val="00D439C4"/>
    <w:rsid w:val="00D44B1B"/>
    <w:rsid w:val="00D460BC"/>
    <w:rsid w:val="00D4727E"/>
    <w:rsid w:val="00D47443"/>
    <w:rsid w:val="00D47504"/>
    <w:rsid w:val="00D50CF7"/>
    <w:rsid w:val="00D50E76"/>
    <w:rsid w:val="00D51FAD"/>
    <w:rsid w:val="00D51FB2"/>
    <w:rsid w:val="00D525F1"/>
    <w:rsid w:val="00D52C39"/>
    <w:rsid w:val="00D53B4F"/>
    <w:rsid w:val="00D54877"/>
    <w:rsid w:val="00D550FF"/>
    <w:rsid w:val="00D56CA6"/>
    <w:rsid w:val="00D571B8"/>
    <w:rsid w:val="00D6040B"/>
    <w:rsid w:val="00D61919"/>
    <w:rsid w:val="00D61F3F"/>
    <w:rsid w:val="00D6236B"/>
    <w:rsid w:val="00D6251D"/>
    <w:rsid w:val="00D6299B"/>
    <w:rsid w:val="00D639CC"/>
    <w:rsid w:val="00D647D7"/>
    <w:rsid w:val="00D64A41"/>
    <w:rsid w:val="00D65BD6"/>
    <w:rsid w:val="00D65E4F"/>
    <w:rsid w:val="00D663C2"/>
    <w:rsid w:val="00D70459"/>
    <w:rsid w:val="00D72362"/>
    <w:rsid w:val="00D7273F"/>
    <w:rsid w:val="00D729CB"/>
    <w:rsid w:val="00D72E5F"/>
    <w:rsid w:val="00D74D81"/>
    <w:rsid w:val="00D76381"/>
    <w:rsid w:val="00D76667"/>
    <w:rsid w:val="00D770AA"/>
    <w:rsid w:val="00D773B3"/>
    <w:rsid w:val="00D7792E"/>
    <w:rsid w:val="00D77D1E"/>
    <w:rsid w:val="00D80A3B"/>
    <w:rsid w:val="00D80ABB"/>
    <w:rsid w:val="00D80BDF"/>
    <w:rsid w:val="00D81599"/>
    <w:rsid w:val="00D81E6C"/>
    <w:rsid w:val="00D82694"/>
    <w:rsid w:val="00D84161"/>
    <w:rsid w:val="00D85441"/>
    <w:rsid w:val="00D87A66"/>
    <w:rsid w:val="00D87F49"/>
    <w:rsid w:val="00D90516"/>
    <w:rsid w:val="00D9093B"/>
    <w:rsid w:val="00D90D4E"/>
    <w:rsid w:val="00D90E43"/>
    <w:rsid w:val="00D91434"/>
    <w:rsid w:val="00D91D3F"/>
    <w:rsid w:val="00D92475"/>
    <w:rsid w:val="00D92C82"/>
    <w:rsid w:val="00D9320F"/>
    <w:rsid w:val="00D933B1"/>
    <w:rsid w:val="00D93ABC"/>
    <w:rsid w:val="00D95AC5"/>
    <w:rsid w:val="00D96FB0"/>
    <w:rsid w:val="00D9700D"/>
    <w:rsid w:val="00DA0117"/>
    <w:rsid w:val="00DA054F"/>
    <w:rsid w:val="00DA0EF5"/>
    <w:rsid w:val="00DA2542"/>
    <w:rsid w:val="00DA42B0"/>
    <w:rsid w:val="00DA4E45"/>
    <w:rsid w:val="00DA5463"/>
    <w:rsid w:val="00DA5475"/>
    <w:rsid w:val="00DA5737"/>
    <w:rsid w:val="00DA747C"/>
    <w:rsid w:val="00DA7B11"/>
    <w:rsid w:val="00DB15DC"/>
    <w:rsid w:val="00DB26B7"/>
    <w:rsid w:val="00DB33A1"/>
    <w:rsid w:val="00DB3FC3"/>
    <w:rsid w:val="00DB50F9"/>
    <w:rsid w:val="00DB5B15"/>
    <w:rsid w:val="00DB64CC"/>
    <w:rsid w:val="00DB6E25"/>
    <w:rsid w:val="00DC03DE"/>
    <w:rsid w:val="00DC10D5"/>
    <w:rsid w:val="00DC1850"/>
    <w:rsid w:val="00DC2AF1"/>
    <w:rsid w:val="00DC403E"/>
    <w:rsid w:val="00DC5B88"/>
    <w:rsid w:val="00DC655D"/>
    <w:rsid w:val="00DC701D"/>
    <w:rsid w:val="00DD0431"/>
    <w:rsid w:val="00DD0949"/>
    <w:rsid w:val="00DD1439"/>
    <w:rsid w:val="00DD1892"/>
    <w:rsid w:val="00DD1977"/>
    <w:rsid w:val="00DD1F6A"/>
    <w:rsid w:val="00DD21FE"/>
    <w:rsid w:val="00DD38B9"/>
    <w:rsid w:val="00DD5078"/>
    <w:rsid w:val="00DD5105"/>
    <w:rsid w:val="00DD5F4F"/>
    <w:rsid w:val="00DD619F"/>
    <w:rsid w:val="00DD61D0"/>
    <w:rsid w:val="00DD655F"/>
    <w:rsid w:val="00DD667A"/>
    <w:rsid w:val="00DD787A"/>
    <w:rsid w:val="00DE0D5A"/>
    <w:rsid w:val="00DE145B"/>
    <w:rsid w:val="00DE3FCE"/>
    <w:rsid w:val="00DE42A7"/>
    <w:rsid w:val="00DE434B"/>
    <w:rsid w:val="00DE5232"/>
    <w:rsid w:val="00DE5A55"/>
    <w:rsid w:val="00DE6255"/>
    <w:rsid w:val="00DE7357"/>
    <w:rsid w:val="00DE7B11"/>
    <w:rsid w:val="00DF0556"/>
    <w:rsid w:val="00DF41FA"/>
    <w:rsid w:val="00DF437B"/>
    <w:rsid w:val="00DF4C60"/>
    <w:rsid w:val="00DF4DBB"/>
    <w:rsid w:val="00DF5552"/>
    <w:rsid w:val="00DF5FC2"/>
    <w:rsid w:val="00DF6ACD"/>
    <w:rsid w:val="00DF74A0"/>
    <w:rsid w:val="00DF7C33"/>
    <w:rsid w:val="00E0027E"/>
    <w:rsid w:val="00E01052"/>
    <w:rsid w:val="00E016C2"/>
    <w:rsid w:val="00E02648"/>
    <w:rsid w:val="00E02E92"/>
    <w:rsid w:val="00E03D1E"/>
    <w:rsid w:val="00E0459C"/>
    <w:rsid w:val="00E04832"/>
    <w:rsid w:val="00E04B40"/>
    <w:rsid w:val="00E0576F"/>
    <w:rsid w:val="00E05DE1"/>
    <w:rsid w:val="00E05E53"/>
    <w:rsid w:val="00E11A49"/>
    <w:rsid w:val="00E12325"/>
    <w:rsid w:val="00E129AB"/>
    <w:rsid w:val="00E14599"/>
    <w:rsid w:val="00E14A51"/>
    <w:rsid w:val="00E154E3"/>
    <w:rsid w:val="00E159E7"/>
    <w:rsid w:val="00E15CA3"/>
    <w:rsid w:val="00E16DE3"/>
    <w:rsid w:val="00E20E18"/>
    <w:rsid w:val="00E20E8E"/>
    <w:rsid w:val="00E2159F"/>
    <w:rsid w:val="00E22007"/>
    <w:rsid w:val="00E2339F"/>
    <w:rsid w:val="00E23548"/>
    <w:rsid w:val="00E238A5"/>
    <w:rsid w:val="00E24EE2"/>
    <w:rsid w:val="00E27726"/>
    <w:rsid w:val="00E277B9"/>
    <w:rsid w:val="00E27CE5"/>
    <w:rsid w:val="00E27D77"/>
    <w:rsid w:val="00E3014A"/>
    <w:rsid w:val="00E30800"/>
    <w:rsid w:val="00E32143"/>
    <w:rsid w:val="00E32415"/>
    <w:rsid w:val="00E33127"/>
    <w:rsid w:val="00E332BF"/>
    <w:rsid w:val="00E33A65"/>
    <w:rsid w:val="00E34392"/>
    <w:rsid w:val="00E36780"/>
    <w:rsid w:val="00E36CC8"/>
    <w:rsid w:val="00E3718F"/>
    <w:rsid w:val="00E3780D"/>
    <w:rsid w:val="00E40DDE"/>
    <w:rsid w:val="00E41E0D"/>
    <w:rsid w:val="00E4252F"/>
    <w:rsid w:val="00E42DB8"/>
    <w:rsid w:val="00E44449"/>
    <w:rsid w:val="00E444AE"/>
    <w:rsid w:val="00E461A9"/>
    <w:rsid w:val="00E46F7C"/>
    <w:rsid w:val="00E47323"/>
    <w:rsid w:val="00E509B7"/>
    <w:rsid w:val="00E52293"/>
    <w:rsid w:val="00E53B17"/>
    <w:rsid w:val="00E5462B"/>
    <w:rsid w:val="00E54664"/>
    <w:rsid w:val="00E54B09"/>
    <w:rsid w:val="00E54B12"/>
    <w:rsid w:val="00E55297"/>
    <w:rsid w:val="00E554A9"/>
    <w:rsid w:val="00E57CDD"/>
    <w:rsid w:val="00E6015A"/>
    <w:rsid w:val="00E60351"/>
    <w:rsid w:val="00E61D5D"/>
    <w:rsid w:val="00E6240A"/>
    <w:rsid w:val="00E631D7"/>
    <w:rsid w:val="00E6571C"/>
    <w:rsid w:val="00E65744"/>
    <w:rsid w:val="00E65DB2"/>
    <w:rsid w:val="00E661BE"/>
    <w:rsid w:val="00E66622"/>
    <w:rsid w:val="00E669DB"/>
    <w:rsid w:val="00E677DD"/>
    <w:rsid w:val="00E6787C"/>
    <w:rsid w:val="00E710F2"/>
    <w:rsid w:val="00E719B1"/>
    <w:rsid w:val="00E72522"/>
    <w:rsid w:val="00E72934"/>
    <w:rsid w:val="00E73630"/>
    <w:rsid w:val="00E73833"/>
    <w:rsid w:val="00E73C95"/>
    <w:rsid w:val="00E75DB5"/>
    <w:rsid w:val="00E7650E"/>
    <w:rsid w:val="00E76BD4"/>
    <w:rsid w:val="00E77B1B"/>
    <w:rsid w:val="00E77E83"/>
    <w:rsid w:val="00E801D3"/>
    <w:rsid w:val="00E8084B"/>
    <w:rsid w:val="00E80D64"/>
    <w:rsid w:val="00E81290"/>
    <w:rsid w:val="00E81619"/>
    <w:rsid w:val="00E819E2"/>
    <w:rsid w:val="00E81F2C"/>
    <w:rsid w:val="00E8287A"/>
    <w:rsid w:val="00E82F87"/>
    <w:rsid w:val="00E831E6"/>
    <w:rsid w:val="00E837B3"/>
    <w:rsid w:val="00E8393A"/>
    <w:rsid w:val="00E84787"/>
    <w:rsid w:val="00E847BC"/>
    <w:rsid w:val="00E85C16"/>
    <w:rsid w:val="00E86EC0"/>
    <w:rsid w:val="00E87129"/>
    <w:rsid w:val="00E87BF4"/>
    <w:rsid w:val="00E9106E"/>
    <w:rsid w:val="00E9127D"/>
    <w:rsid w:val="00E913A3"/>
    <w:rsid w:val="00E91B08"/>
    <w:rsid w:val="00E921D6"/>
    <w:rsid w:val="00E92FCE"/>
    <w:rsid w:val="00E93053"/>
    <w:rsid w:val="00E93556"/>
    <w:rsid w:val="00E9372E"/>
    <w:rsid w:val="00E9500B"/>
    <w:rsid w:val="00E956AF"/>
    <w:rsid w:val="00E96326"/>
    <w:rsid w:val="00E963A5"/>
    <w:rsid w:val="00E964CD"/>
    <w:rsid w:val="00E96AD3"/>
    <w:rsid w:val="00E96B9E"/>
    <w:rsid w:val="00E97813"/>
    <w:rsid w:val="00E97F8D"/>
    <w:rsid w:val="00EA0501"/>
    <w:rsid w:val="00EA0BC0"/>
    <w:rsid w:val="00EA0C03"/>
    <w:rsid w:val="00EA10AF"/>
    <w:rsid w:val="00EA28EE"/>
    <w:rsid w:val="00EA3DE4"/>
    <w:rsid w:val="00EA6678"/>
    <w:rsid w:val="00EA6B3F"/>
    <w:rsid w:val="00EA7082"/>
    <w:rsid w:val="00EA738A"/>
    <w:rsid w:val="00EA7C76"/>
    <w:rsid w:val="00EA7CEB"/>
    <w:rsid w:val="00EB12D9"/>
    <w:rsid w:val="00EB1337"/>
    <w:rsid w:val="00EB14CC"/>
    <w:rsid w:val="00EB1E99"/>
    <w:rsid w:val="00EB2269"/>
    <w:rsid w:val="00EB234F"/>
    <w:rsid w:val="00EB2BF2"/>
    <w:rsid w:val="00EB312E"/>
    <w:rsid w:val="00EB36ED"/>
    <w:rsid w:val="00EB658B"/>
    <w:rsid w:val="00EC0A8F"/>
    <w:rsid w:val="00EC228D"/>
    <w:rsid w:val="00EC40A7"/>
    <w:rsid w:val="00EC4C7D"/>
    <w:rsid w:val="00EC526B"/>
    <w:rsid w:val="00EC5E7B"/>
    <w:rsid w:val="00EC5F28"/>
    <w:rsid w:val="00EC77A4"/>
    <w:rsid w:val="00ED163D"/>
    <w:rsid w:val="00ED28B8"/>
    <w:rsid w:val="00ED4348"/>
    <w:rsid w:val="00ED4C4A"/>
    <w:rsid w:val="00ED6AC2"/>
    <w:rsid w:val="00ED716D"/>
    <w:rsid w:val="00ED7319"/>
    <w:rsid w:val="00ED7629"/>
    <w:rsid w:val="00ED7AC8"/>
    <w:rsid w:val="00EE1CB7"/>
    <w:rsid w:val="00EE20E1"/>
    <w:rsid w:val="00EE2C63"/>
    <w:rsid w:val="00EE2D81"/>
    <w:rsid w:val="00EE2E2B"/>
    <w:rsid w:val="00EE77E5"/>
    <w:rsid w:val="00EF033F"/>
    <w:rsid w:val="00EF0BB1"/>
    <w:rsid w:val="00EF0DDB"/>
    <w:rsid w:val="00EF19CB"/>
    <w:rsid w:val="00EF2671"/>
    <w:rsid w:val="00EF307C"/>
    <w:rsid w:val="00EF3467"/>
    <w:rsid w:val="00EF504F"/>
    <w:rsid w:val="00EF60E9"/>
    <w:rsid w:val="00EF6263"/>
    <w:rsid w:val="00EF647D"/>
    <w:rsid w:val="00EF73AE"/>
    <w:rsid w:val="00EF7AE2"/>
    <w:rsid w:val="00F01E72"/>
    <w:rsid w:val="00F020D5"/>
    <w:rsid w:val="00F023A4"/>
    <w:rsid w:val="00F029AD"/>
    <w:rsid w:val="00F0342F"/>
    <w:rsid w:val="00F05006"/>
    <w:rsid w:val="00F05095"/>
    <w:rsid w:val="00F05C97"/>
    <w:rsid w:val="00F06559"/>
    <w:rsid w:val="00F06B6A"/>
    <w:rsid w:val="00F071F6"/>
    <w:rsid w:val="00F0729A"/>
    <w:rsid w:val="00F073E4"/>
    <w:rsid w:val="00F0766F"/>
    <w:rsid w:val="00F10093"/>
    <w:rsid w:val="00F12715"/>
    <w:rsid w:val="00F13264"/>
    <w:rsid w:val="00F1469F"/>
    <w:rsid w:val="00F147D8"/>
    <w:rsid w:val="00F15210"/>
    <w:rsid w:val="00F177E5"/>
    <w:rsid w:val="00F17815"/>
    <w:rsid w:val="00F2189E"/>
    <w:rsid w:val="00F21FAF"/>
    <w:rsid w:val="00F22CAE"/>
    <w:rsid w:val="00F248F5"/>
    <w:rsid w:val="00F24B65"/>
    <w:rsid w:val="00F26E27"/>
    <w:rsid w:val="00F26E7C"/>
    <w:rsid w:val="00F279F7"/>
    <w:rsid w:val="00F27A11"/>
    <w:rsid w:val="00F30880"/>
    <w:rsid w:val="00F30DA0"/>
    <w:rsid w:val="00F30E97"/>
    <w:rsid w:val="00F30FFF"/>
    <w:rsid w:val="00F317FD"/>
    <w:rsid w:val="00F318EC"/>
    <w:rsid w:val="00F3285C"/>
    <w:rsid w:val="00F3331C"/>
    <w:rsid w:val="00F34767"/>
    <w:rsid w:val="00F35BE7"/>
    <w:rsid w:val="00F35FE8"/>
    <w:rsid w:val="00F36DD9"/>
    <w:rsid w:val="00F40303"/>
    <w:rsid w:val="00F40B07"/>
    <w:rsid w:val="00F40C5C"/>
    <w:rsid w:val="00F417DF"/>
    <w:rsid w:val="00F427AC"/>
    <w:rsid w:val="00F42891"/>
    <w:rsid w:val="00F43C65"/>
    <w:rsid w:val="00F444C9"/>
    <w:rsid w:val="00F44C11"/>
    <w:rsid w:val="00F45E01"/>
    <w:rsid w:val="00F460B4"/>
    <w:rsid w:val="00F46D96"/>
    <w:rsid w:val="00F50155"/>
    <w:rsid w:val="00F50A69"/>
    <w:rsid w:val="00F50AA1"/>
    <w:rsid w:val="00F513BC"/>
    <w:rsid w:val="00F51DE1"/>
    <w:rsid w:val="00F524E5"/>
    <w:rsid w:val="00F53031"/>
    <w:rsid w:val="00F536D2"/>
    <w:rsid w:val="00F54DDE"/>
    <w:rsid w:val="00F555A3"/>
    <w:rsid w:val="00F5659E"/>
    <w:rsid w:val="00F56888"/>
    <w:rsid w:val="00F61EF7"/>
    <w:rsid w:val="00F61FB4"/>
    <w:rsid w:val="00F625C2"/>
    <w:rsid w:val="00F62772"/>
    <w:rsid w:val="00F64EAD"/>
    <w:rsid w:val="00F657B4"/>
    <w:rsid w:val="00F65A1B"/>
    <w:rsid w:val="00F6626E"/>
    <w:rsid w:val="00F66279"/>
    <w:rsid w:val="00F66D1E"/>
    <w:rsid w:val="00F67DF5"/>
    <w:rsid w:val="00F702D0"/>
    <w:rsid w:val="00F70724"/>
    <w:rsid w:val="00F71DEC"/>
    <w:rsid w:val="00F72A63"/>
    <w:rsid w:val="00F731E5"/>
    <w:rsid w:val="00F7357F"/>
    <w:rsid w:val="00F738EE"/>
    <w:rsid w:val="00F73AF4"/>
    <w:rsid w:val="00F73DA2"/>
    <w:rsid w:val="00F74190"/>
    <w:rsid w:val="00F74A14"/>
    <w:rsid w:val="00F7638A"/>
    <w:rsid w:val="00F76BEF"/>
    <w:rsid w:val="00F80B04"/>
    <w:rsid w:val="00F81304"/>
    <w:rsid w:val="00F81684"/>
    <w:rsid w:val="00F837E1"/>
    <w:rsid w:val="00F83A6A"/>
    <w:rsid w:val="00F83AE3"/>
    <w:rsid w:val="00F84264"/>
    <w:rsid w:val="00F84AC4"/>
    <w:rsid w:val="00F85C79"/>
    <w:rsid w:val="00F85E2C"/>
    <w:rsid w:val="00F85FB0"/>
    <w:rsid w:val="00F87779"/>
    <w:rsid w:val="00F87B27"/>
    <w:rsid w:val="00F87D40"/>
    <w:rsid w:val="00F907CB"/>
    <w:rsid w:val="00F91D5C"/>
    <w:rsid w:val="00F9226D"/>
    <w:rsid w:val="00F952E4"/>
    <w:rsid w:val="00F955AF"/>
    <w:rsid w:val="00F95DF0"/>
    <w:rsid w:val="00F95E38"/>
    <w:rsid w:val="00F960CB"/>
    <w:rsid w:val="00F96173"/>
    <w:rsid w:val="00F97FE9"/>
    <w:rsid w:val="00FA0AC6"/>
    <w:rsid w:val="00FA0E01"/>
    <w:rsid w:val="00FA41CB"/>
    <w:rsid w:val="00FA4BA0"/>
    <w:rsid w:val="00FA7726"/>
    <w:rsid w:val="00FB008D"/>
    <w:rsid w:val="00FB016F"/>
    <w:rsid w:val="00FB0368"/>
    <w:rsid w:val="00FB0CF1"/>
    <w:rsid w:val="00FB1043"/>
    <w:rsid w:val="00FB21CB"/>
    <w:rsid w:val="00FB2927"/>
    <w:rsid w:val="00FB3A39"/>
    <w:rsid w:val="00FB3D32"/>
    <w:rsid w:val="00FB42DC"/>
    <w:rsid w:val="00FB5D1F"/>
    <w:rsid w:val="00FB6ED2"/>
    <w:rsid w:val="00FC1D11"/>
    <w:rsid w:val="00FC22FF"/>
    <w:rsid w:val="00FC2301"/>
    <w:rsid w:val="00FC27EB"/>
    <w:rsid w:val="00FC2D51"/>
    <w:rsid w:val="00FC33FD"/>
    <w:rsid w:val="00FC4515"/>
    <w:rsid w:val="00FC49C0"/>
    <w:rsid w:val="00FC4BCA"/>
    <w:rsid w:val="00FC53F9"/>
    <w:rsid w:val="00FC5A90"/>
    <w:rsid w:val="00FC5CAD"/>
    <w:rsid w:val="00FC69A2"/>
    <w:rsid w:val="00FC6E8D"/>
    <w:rsid w:val="00FC6F0F"/>
    <w:rsid w:val="00FC74F5"/>
    <w:rsid w:val="00FC780C"/>
    <w:rsid w:val="00FD0F8C"/>
    <w:rsid w:val="00FD1D57"/>
    <w:rsid w:val="00FD1F78"/>
    <w:rsid w:val="00FD2DBE"/>
    <w:rsid w:val="00FD33FF"/>
    <w:rsid w:val="00FD4E65"/>
    <w:rsid w:val="00FD4EC1"/>
    <w:rsid w:val="00FD5155"/>
    <w:rsid w:val="00FD5830"/>
    <w:rsid w:val="00FD5A22"/>
    <w:rsid w:val="00FD644C"/>
    <w:rsid w:val="00FD6739"/>
    <w:rsid w:val="00FD6ABA"/>
    <w:rsid w:val="00FE13EA"/>
    <w:rsid w:val="00FE1842"/>
    <w:rsid w:val="00FE3895"/>
    <w:rsid w:val="00FE42F8"/>
    <w:rsid w:val="00FE4871"/>
    <w:rsid w:val="00FE48B9"/>
    <w:rsid w:val="00FE53C4"/>
    <w:rsid w:val="00FE5597"/>
    <w:rsid w:val="00FE564D"/>
    <w:rsid w:val="00FE5897"/>
    <w:rsid w:val="00FE6169"/>
    <w:rsid w:val="00FE7EB5"/>
    <w:rsid w:val="00FF0981"/>
    <w:rsid w:val="00FF0C97"/>
    <w:rsid w:val="00FF0F65"/>
    <w:rsid w:val="00FF148B"/>
    <w:rsid w:val="00FF22B4"/>
    <w:rsid w:val="00FF29D7"/>
    <w:rsid w:val="00FF2F4C"/>
    <w:rsid w:val="00FF400D"/>
    <w:rsid w:val="00FF6C23"/>
    <w:rsid w:val="00FF6F87"/>
    <w:rsid w:val="00FF6FD4"/>
    <w:rsid w:val="00FF7CE1"/>
    <w:rsid w:val="00FF7DA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C2422"/>
  <w14:defaultImageDpi w14:val="32767"/>
  <w15:docId w15:val="{CAD60FE6-05F2-4EC7-824A-6C0276A0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A4C"/>
    <w:rPr>
      <w:rFonts w:ascii="Times New Roman" w:hAnsi="Times New Roman" w:cs="Times New Roman"/>
      <w:lang w:eastAsia="zh-CN"/>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6B0743"/>
    <w:pPr>
      <w:ind w:left="720"/>
      <w:contextualSpacing/>
    </w:pPr>
  </w:style>
  <w:style w:type="paragraph" w:styleId="NormalWeb">
    <w:name w:val="Normal (Web)"/>
    <w:basedOn w:val="Normal"/>
    <w:uiPriority w:val="99"/>
    <w:semiHidden/>
    <w:unhideWhenUsed/>
    <w:rsid w:val="009F3DB8"/>
    <w:pPr>
      <w:spacing w:before="100" w:beforeAutospacing="1" w:after="100" w:afterAutospacing="1"/>
    </w:pPr>
  </w:style>
  <w:style w:type="character" w:styleId="Hyperlink">
    <w:name w:val="Hyperlink"/>
    <w:basedOn w:val="Standardskrifttypeiafsnit"/>
    <w:uiPriority w:val="99"/>
    <w:unhideWhenUsed/>
    <w:rsid w:val="00A055B2"/>
    <w:rPr>
      <w:color w:val="0563C1" w:themeColor="hyperlink"/>
      <w:u w:val="single"/>
    </w:rPr>
  </w:style>
  <w:style w:type="character" w:styleId="Kommentarhenvisning">
    <w:name w:val="annotation reference"/>
    <w:basedOn w:val="Standardskrifttypeiafsnit"/>
    <w:uiPriority w:val="99"/>
    <w:semiHidden/>
    <w:unhideWhenUsed/>
    <w:rsid w:val="0088535B"/>
    <w:rPr>
      <w:sz w:val="18"/>
      <w:szCs w:val="18"/>
    </w:rPr>
  </w:style>
  <w:style w:type="paragraph" w:styleId="Kommentartekst">
    <w:name w:val="annotation text"/>
    <w:basedOn w:val="Normal"/>
    <w:link w:val="KommentartekstTegn"/>
    <w:uiPriority w:val="99"/>
    <w:unhideWhenUsed/>
    <w:rsid w:val="0088535B"/>
  </w:style>
  <w:style w:type="character" w:customStyle="1" w:styleId="KommentartekstTegn">
    <w:name w:val="Kommentartekst Tegn"/>
    <w:basedOn w:val="Standardskrifttypeiafsnit"/>
    <w:link w:val="Kommentartekst"/>
    <w:uiPriority w:val="99"/>
    <w:rsid w:val="0088535B"/>
    <w:rPr>
      <w:rFonts w:ascii="Times New Roman" w:hAnsi="Times New Roman" w:cs="Times New Roman"/>
      <w:lang w:eastAsia="zh-CN"/>
    </w:rPr>
  </w:style>
  <w:style w:type="paragraph" w:styleId="Kommentaremne">
    <w:name w:val="annotation subject"/>
    <w:basedOn w:val="Kommentartekst"/>
    <w:next w:val="Kommentartekst"/>
    <w:link w:val="KommentaremneTegn"/>
    <w:uiPriority w:val="99"/>
    <w:semiHidden/>
    <w:unhideWhenUsed/>
    <w:rsid w:val="0088535B"/>
    <w:rPr>
      <w:b/>
      <w:bCs/>
      <w:sz w:val="20"/>
      <w:szCs w:val="20"/>
    </w:rPr>
  </w:style>
  <w:style w:type="character" w:customStyle="1" w:styleId="KommentaremneTegn">
    <w:name w:val="Kommentaremne Tegn"/>
    <w:basedOn w:val="KommentartekstTegn"/>
    <w:link w:val="Kommentaremne"/>
    <w:uiPriority w:val="99"/>
    <w:semiHidden/>
    <w:rsid w:val="0088535B"/>
    <w:rPr>
      <w:rFonts w:ascii="Times New Roman" w:hAnsi="Times New Roman" w:cs="Times New Roman"/>
      <w:b/>
      <w:bCs/>
      <w:sz w:val="20"/>
      <w:szCs w:val="20"/>
      <w:lang w:eastAsia="zh-CN"/>
    </w:rPr>
  </w:style>
  <w:style w:type="paragraph" w:styleId="Markeringsbobletekst">
    <w:name w:val="Balloon Text"/>
    <w:basedOn w:val="Normal"/>
    <w:link w:val="MarkeringsbobletekstTegn"/>
    <w:uiPriority w:val="99"/>
    <w:semiHidden/>
    <w:unhideWhenUsed/>
    <w:rsid w:val="0088535B"/>
    <w:rPr>
      <w:sz w:val="18"/>
      <w:szCs w:val="18"/>
    </w:rPr>
  </w:style>
  <w:style w:type="character" w:customStyle="1" w:styleId="MarkeringsbobletekstTegn">
    <w:name w:val="Markeringsbobletekst Tegn"/>
    <w:basedOn w:val="Standardskrifttypeiafsnit"/>
    <w:link w:val="Markeringsbobletekst"/>
    <w:uiPriority w:val="99"/>
    <w:semiHidden/>
    <w:rsid w:val="0088535B"/>
    <w:rPr>
      <w:rFonts w:ascii="Times New Roman" w:hAnsi="Times New Roman" w:cs="Times New Roman"/>
      <w:sz w:val="18"/>
      <w:szCs w:val="18"/>
      <w:lang w:eastAsia="zh-CN"/>
    </w:rPr>
  </w:style>
  <w:style w:type="paragraph" w:styleId="Korrektur">
    <w:name w:val="Revision"/>
    <w:hidden/>
    <w:uiPriority w:val="99"/>
    <w:semiHidden/>
    <w:rsid w:val="003E70E1"/>
    <w:rPr>
      <w:rFonts w:ascii="Times New Roman" w:hAnsi="Times New Roman" w:cs="Times New Roman"/>
      <w:lang w:eastAsia="zh-CN"/>
    </w:rPr>
  </w:style>
  <w:style w:type="character" w:styleId="BesgtLink">
    <w:name w:val="FollowedHyperlink"/>
    <w:basedOn w:val="Standardskrifttypeiafsnit"/>
    <w:uiPriority w:val="99"/>
    <w:semiHidden/>
    <w:unhideWhenUsed/>
    <w:rsid w:val="00AB0B13"/>
    <w:rPr>
      <w:color w:val="954F72" w:themeColor="followedHyperlink"/>
      <w:u w:val="single"/>
    </w:rPr>
  </w:style>
  <w:style w:type="character" w:customStyle="1" w:styleId="apple-converted-space">
    <w:name w:val="apple-converted-space"/>
    <w:basedOn w:val="Standardskrifttypeiafsnit"/>
    <w:rsid w:val="00BE7366"/>
  </w:style>
  <w:style w:type="paragraph" w:styleId="Opstilling-talellerbogst">
    <w:name w:val="List Number"/>
    <w:basedOn w:val="Normal"/>
    <w:uiPriority w:val="99"/>
    <w:unhideWhenUsed/>
    <w:rsid w:val="00043CE3"/>
    <w:pPr>
      <w:numPr>
        <w:numId w:val="7"/>
      </w:numPr>
      <w:contextualSpacing/>
    </w:pPr>
  </w:style>
  <w:style w:type="paragraph" w:styleId="Opstilling-punkttegn">
    <w:name w:val="List Bullet"/>
    <w:basedOn w:val="Normal"/>
    <w:uiPriority w:val="99"/>
    <w:unhideWhenUsed/>
    <w:rsid w:val="00922996"/>
    <w:pPr>
      <w:numPr>
        <w:numId w:val="12"/>
      </w:numPr>
      <w:spacing w:after="200" w:line="276" w:lineRule="auto"/>
      <w:contextualSpacing/>
    </w:pPr>
    <w:rPr>
      <w:rFonts w:ascii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492943">
      <w:bodyDiv w:val="1"/>
      <w:marLeft w:val="0"/>
      <w:marRight w:val="0"/>
      <w:marTop w:val="0"/>
      <w:marBottom w:val="0"/>
      <w:divBdr>
        <w:top w:val="none" w:sz="0" w:space="0" w:color="auto"/>
        <w:left w:val="none" w:sz="0" w:space="0" w:color="auto"/>
        <w:bottom w:val="none" w:sz="0" w:space="0" w:color="auto"/>
        <w:right w:val="none" w:sz="0" w:space="0" w:color="auto"/>
      </w:divBdr>
    </w:div>
    <w:div w:id="1085767678">
      <w:bodyDiv w:val="1"/>
      <w:marLeft w:val="0"/>
      <w:marRight w:val="0"/>
      <w:marTop w:val="0"/>
      <w:marBottom w:val="0"/>
      <w:divBdr>
        <w:top w:val="none" w:sz="0" w:space="0" w:color="auto"/>
        <w:left w:val="none" w:sz="0" w:space="0" w:color="auto"/>
        <w:bottom w:val="none" w:sz="0" w:space="0" w:color="auto"/>
        <w:right w:val="none" w:sz="0" w:space="0" w:color="auto"/>
      </w:divBdr>
    </w:div>
    <w:div w:id="1153521420">
      <w:bodyDiv w:val="1"/>
      <w:marLeft w:val="0"/>
      <w:marRight w:val="0"/>
      <w:marTop w:val="0"/>
      <w:marBottom w:val="0"/>
      <w:divBdr>
        <w:top w:val="none" w:sz="0" w:space="0" w:color="auto"/>
        <w:left w:val="none" w:sz="0" w:space="0" w:color="auto"/>
        <w:bottom w:val="none" w:sz="0" w:space="0" w:color="auto"/>
        <w:right w:val="none" w:sz="0" w:space="0" w:color="auto"/>
      </w:divBdr>
      <w:divsChild>
        <w:div w:id="1665473383">
          <w:marLeft w:val="0"/>
          <w:marRight w:val="0"/>
          <w:marTop w:val="0"/>
          <w:marBottom w:val="0"/>
          <w:divBdr>
            <w:top w:val="none" w:sz="0" w:space="0" w:color="auto"/>
            <w:left w:val="none" w:sz="0" w:space="0" w:color="auto"/>
            <w:bottom w:val="none" w:sz="0" w:space="0" w:color="auto"/>
            <w:right w:val="none" w:sz="0" w:space="0" w:color="auto"/>
          </w:divBdr>
          <w:divsChild>
            <w:div w:id="85616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7502">
      <w:bodyDiv w:val="1"/>
      <w:marLeft w:val="0"/>
      <w:marRight w:val="0"/>
      <w:marTop w:val="0"/>
      <w:marBottom w:val="0"/>
      <w:divBdr>
        <w:top w:val="none" w:sz="0" w:space="0" w:color="auto"/>
        <w:left w:val="none" w:sz="0" w:space="0" w:color="auto"/>
        <w:bottom w:val="none" w:sz="0" w:space="0" w:color="auto"/>
        <w:right w:val="none" w:sz="0" w:space="0" w:color="auto"/>
      </w:divBdr>
    </w:div>
    <w:div w:id="1634208887">
      <w:bodyDiv w:val="1"/>
      <w:marLeft w:val="0"/>
      <w:marRight w:val="0"/>
      <w:marTop w:val="0"/>
      <w:marBottom w:val="0"/>
      <w:divBdr>
        <w:top w:val="none" w:sz="0" w:space="0" w:color="auto"/>
        <w:left w:val="none" w:sz="0" w:space="0" w:color="auto"/>
        <w:bottom w:val="none" w:sz="0" w:space="0" w:color="auto"/>
        <w:right w:val="none" w:sz="0" w:space="0" w:color="auto"/>
      </w:divBdr>
    </w:div>
    <w:div w:id="1760641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Sorteret efter titel"/>
</file>

<file path=customXml/itemProps1.xml><?xml version="1.0" encoding="utf-8"?>
<ds:datastoreItem xmlns:ds="http://schemas.openxmlformats.org/officeDocument/2006/customXml" ds:itemID="{729B60B9-2C7B-4BC2-8C63-A578F46E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F2E5000F.dotm</Template>
  <TotalTime>4</TotalTime>
  <Pages>3</Pages>
  <Words>652</Words>
  <Characters>3978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Frost</dc:creator>
  <cp:keywords/>
  <dc:description/>
  <cp:lastModifiedBy>Torsten Uttenthal Israelsen</cp:lastModifiedBy>
  <cp:revision>7</cp:revision>
  <dcterms:created xsi:type="dcterms:W3CDTF">2018-10-02T15:37:00Z</dcterms:created>
  <dcterms:modified xsi:type="dcterms:W3CDTF">2019-01-14T11:56:00Z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